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B6459" w14:textId="77777777" w:rsidR="0024367A" w:rsidRPr="00864065" w:rsidRDefault="0024367A" w:rsidP="00D5340E">
      <w:pPr>
        <w:jc w:val="center"/>
        <w:rPr>
          <w:rFonts w:cs="Arial"/>
          <w:b/>
          <w:sz w:val="24"/>
          <w:szCs w:val="24"/>
        </w:rPr>
      </w:pPr>
      <w:r w:rsidRPr="00864065">
        <w:rPr>
          <w:rFonts w:cs="Arial"/>
          <w:b/>
          <w:sz w:val="24"/>
          <w:szCs w:val="24"/>
        </w:rPr>
        <w:t xml:space="preserve">ANEXO </w:t>
      </w:r>
      <w:r>
        <w:rPr>
          <w:rFonts w:cs="Arial"/>
          <w:b/>
          <w:sz w:val="24"/>
          <w:szCs w:val="24"/>
        </w:rPr>
        <w:t>II-B</w:t>
      </w:r>
    </w:p>
    <w:p w14:paraId="51C556C4" w14:textId="77777777" w:rsidR="0024367A" w:rsidRPr="00864065" w:rsidRDefault="0024367A" w:rsidP="0024367A">
      <w:pPr>
        <w:jc w:val="center"/>
        <w:rPr>
          <w:rFonts w:cs="Arial"/>
          <w:b/>
          <w:sz w:val="24"/>
          <w:szCs w:val="24"/>
        </w:rPr>
      </w:pPr>
    </w:p>
    <w:p w14:paraId="15F6AA14" w14:textId="0FF775CC" w:rsidR="009B4AB4" w:rsidRDefault="009B4AB4" w:rsidP="009B4AB4">
      <w:pPr>
        <w:pStyle w:val="Normal1"/>
        <w:keepLines w:val="0"/>
        <w:jc w:val="center"/>
        <w:outlineLvl w:val="9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INFORMAÇÕES RELATIVAS AOS PROFISSIONAIS</w:t>
      </w:r>
      <w:r w:rsidR="0098374F">
        <w:rPr>
          <w:rFonts w:cs="Arial"/>
          <w:bCs/>
          <w:sz w:val="24"/>
          <w:szCs w:val="24"/>
        </w:rPr>
        <w:t xml:space="preserve"> T</w:t>
      </w:r>
    </w:p>
    <w:p w14:paraId="4AA325AE" w14:textId="60BB8BFF" w:rsidR="0024367A" w:rsidRPr="00864065" w:rsidRDefault="0024367A" w:rsidP="0024367A">
      <w:pPr>
        <w:jc w:val="center"/>
        <w:rPr>
          <w:rFonts w:cs="Arial"/>
          <w:b/>
          <w:bCs/>
          <w:sz w:val="24"/>
          <w:szCs w:val="24"/>
        </w:rPr>
      </w:pPr>
    </w:p>
    <w:tbl>
      <w:tblPr>
        <w:tblW w:w="9498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1065"/>
        <w:gridCol w:w="2693"/>
      </w:tblGrid>
      <w:tr w:rsidR="002C4F03" w:rsidRPr="00554A5C" w14:paraId="3A08592E" w14:textId="77777777" w:rsidTr="00C53344">
        <w:trPr>
          <w:cantSplit/>
        </w:trPr>
        <w:tc>
          <w:tcPr>
            <w:tcW w:w="9498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58853EB" w14:textId="77777777" w:rsidR="002C4F03" w:rsidRDefault="002C4F03" w:rsidP="00C53344">
            <w:pPr>
              <w:pStyle w:val="Cabealho"/>
              <w:rPr>
                <w:rFonts w:cs="Arial"/>
                <w:sz w:val="20"/>
              </w:rPr>
            </w:pPr>
          </w:p>
        </w:tc>
      </w:tr>
      <w:tr w:rsidR="002C4F03" w:rsidRPr="00D36AF4" w14:paraId="7F188D29" w14:textId="77777777" w:rsidTr="00C53344">
        <w:trPr>
          <w:cantSplit/>
          <w:trHeight w:val="268"/>
        </w:trPr>
        <w:tc>
          <w:tcPr>
            <w:tcW w:w="949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20862" w14:textId="77777777" w:rsidR="002C4F03" w:rsidRPr="00554A5C" w:rsidRDefault="002C4F03" w:rsidP="00C53344">
            <w:pPr>
              <w:pStyle w:val="Cabealho"/>
              <w:spacing w:after="120"/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554A5C">
              <w:rPr>
                <w:rFonts w:cs="Arial"/>
                <w:b/>
                <w:bCs/>
                <w:sz w:val="24"/>
                <w:szCs w:val="24"/>
              </w:rPr>
              <w:t>PROFISSIONAL TÉCNICO 1</w:t>
            </w:r>
          </w:p>
        </w:tc>
      </w:tr>
      <w:tr w:rsidR="002C4F03" w:rsidRPr="00D36AF4" w14:paraId="68FFEFAA" w14:textId="77777777" w:rsidTr="00C53344">
        <w:trPr>
          <w:cantSplit/>
          <w:trHeight w:val="167"/>
        </w:trPr>
        <w:tc>
          <w:tcPr>
            <w:tcW w:w="6805" w:type="dxa"/>
            <w:gridSpan w:val="2"/>
            <w:tcBorders>
              <w:top w:val="single" w:sz="4" w:space="0" w:color="auto"/>
              <w:left w:val="single" w:sz="12" w:space="0" w:color="auto"/>
              <w:bottom w:val="nil"/>
            </w:tcBorders>
          </w:tcPr>
          <w:p w14:paraId="6BEC5DF2" w14:textId="77777777" w:rsidR="002C4F03" w:rsidRPr="00D36AF4" w:rsidRDefault="002C4F03" w:rsidP="00C53344">
            <w:pPr>
              <w:pStyle w:val="Cabealho"/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Nome Completo</w:t>
            </w:r>
          </w:p>
        </w:tc>
        <w:tc>
          <w:tcPr>
            <w:tcW w:w="2693" w:type="dxa"/>
            <w:tcBorders>
              <w:top w:val="single" w:sz="4" w:space="0" w:color="auto"/>
              <w:bottom w:val="nil"/>
              <w:right w:val="single" w:sz="12" w:space="0" w:color="auto"/>
            </w:tcBorders>
          </w:tcPr>
          <w:p w14:paraId="65DCF716" w14:textId="77777777" w:rsidR="002C4F03" w:rsidRPr="00D36AF4" w:rsidRDefault="002C4F03" w:rsidP="00C53344">
            <w:pPr>
              <w:pStyle w:val="Cabealho"/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CPF:</w:t>
            </w:r>
          </w:p>
        </w:tc>
      </w:tr>
      <w:tr w:rsidR="002C4F03" w:rsidRPr="00D36AF4" w14:paraId="23680FE9" w14:textId="77777777" w:rsidTr="00C53344">
        <w:trPr>
          <w:cantSplit/>
        </w:trPr>
        <w:tc>
          <w:tcPr>
            <w:tcW w:w="6805" w:type="dxa"/>
            <w:gridSpan w:val="2"/>
            <w:tcBorders>
              <w:top w:val="nil"/>
              <w:left w:val="single" w:sz="12" w:space="0" w:color="auto"/>
            </w:tcBorders>
          </w:tcPr>
          <w:p w14:paraId="3D9A4372" w14:textId="77777777" w:rsidR="002C4F03" w:rsidRPr="00D36AF4" w:rsidRDefault="002C4F03" w:rsidP="00C53344">
            <w:pPr>
              <w:pStyle w:val="Cabealho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sz w:val="20"/>
              </w:rPr>
            </w:r>
            <w:r w:rsidRPr="00D36AF4">
              <w:rPr>
                <w:rFonts w:cs="Arial"/>
                <w:sz w:val="20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693" w:type="dxa"/>
            <w:tcBorders>
              <w:top w:val="nil"/>
              <w:right w:val="single" w:sz="12" w:space="0" w:color="auto"/>
            </w:tcBorders>
          </w:tcPr>
          <w:p w14:paraId="621A3B76" w14:textId="77777777" w:rsidR="002C4F03" w:rsidRPr="00D36AF4" w:rsidRDefault="002C4F03" w:rsidP="00C53344">
            <w:pPr>
              <w:pStyle w:val="Cabealho"/>
              <w:rPr>
                <w:rFonts w:eastAsia="Arial Unicode MS" w:cs="Arial"/>
                <w:sz w:val="20"/>
              </w:rPr>
            </w:pPr>
            <w:r w:rsidRPr="00D36AF4"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sz w:val="20"/>
              </w:rPr>
            </w:r>
            <w:r w:rsidRPr="00D36AF4">
              <w:rPr>
                <w:rFonts w:cs="Arial"/>
                <w:sz w:val="20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sz w:val="20"/>
              </w:rPr>
              <w:fldChar w:fldCharType="end"/>
            </w:r>
          </w:p>
        </w:tc>
      </w:tr>
      <w:tr w:rsidR="002C4F03" w:rsidRPr="00D36AF4" w14:paraId="1032ABA2" w14:textId="77777777" w:rsidTr="00C53344">
        <w:trPr>
          <w:cantSplit/>
          <w:trHeight w:val="222"/>
        </w:trPr>
        <w:tc>
          <w:tcPr>
            <w:tcW w:w="6805" w:type="dxa"/>
            <w:gridSpan w:val="2"/>
            <w:tcBorders>
              <w:top w:val="nil"/>
              <w:left w:val="single" w:sz="12" w:space="0" w:color="auto"/>
              <w:bottom w:val="nil"/>
            </w:tcBorders>
          </w:tcPr>
          <w:p w14:paraId="6A3722A7" w14:textId="77777777" w:rsidR="002C4F03" w:rsidRPr="00D36AF4" w:rsidRDefault="002C4F03" w:rsidP="00C53344">
            <w:pPr>
              <w:pStyle w:val="Cabealho"/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E-mail comercial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12" w:space="0" w:color="auto"/>
            </w:tcBorders>
          </w:tcPr>
          <w:p w14:paraId="603945AB" w14:textId="77777777" w:rsidR="002C4F03" w:rsidRPr="00D36AF4" w:rsidRDefault="002C4F03" w:rsidP="00C53344">
            <w:pPr>
              <w:pStyle w:val="Cabealho"/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Telefone Celular com DDD</w:t>
            </w:r>
          </w:p>
        </w:tc>
      </w:tr>
      <w:tr w:rsidR="002C4F03" w:rsidRPr="00D36AF4" w14:paraId="5274BAD0" w14:textId="77777777" w:rsidTr="00C53344">
        <w:trPr>
          <w:cantSplit/>
        </w:trPr>
        <w:tc>
          <w:tcPr>
            <w:tcW w:w="6805" w:type="dxa"/>
            <w:gridSpan w:val="2"/>
            <w:tcBorders>
              <w:top w:val="nil"/>
              <w:left w:val="single" w:sz="12" w:space="0" w:color="auto"/>
            </w:tcBorders>
          </w:tcPr>
          <w:p w14:paraId="02EF18A8" w14:textId="77777777" w:rsidR="002C4F03" w:rsidRPr="00D36AF4" w:rsidRDefault="002C4F03" w:rsidP="00C53344">
            <w:pPr>
              <w:pStyle w:val="Cabealho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sz w:val="20"/>
              </w:rPr>
            </w:r>
            <w:r w:rsidRPr="00D36AF4">
              <w:rPr>
                <w:rFonts w:cs="Arial"/>
                <w:sz w:val="20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693" w:type="dxa"/>
            <w:tcBorders>
              <w:top w:val="nil"/>
              <w:right w:val="single" w:sz="12" w:space="0" w:color="auto"/>
            </w:tcBorders>
          </w:tcPr>
          <w:p w14:paraId="29919E5A" w14:textId="77777777" w:rsidR="002C4F03" w:rsidRPr="00D36AF4" w:rsidRDefault="002C4F03" w:rsidP="00C53344">
            <w:pPr>
              <w:pStyle w:val="Cabealho"/>
              <w:rPr>
                <w:rFonts w:eastAsia="Arial Unicode MS" w:cs="Arial"/>
                <w:sz w:val="20"/>
              </w:rPr>
            </w:pPr>
            <w:r w:rsidRPr="00D36AF4">
              <w:rPr>
                <w:rFonts w:cs="Arial"/>
                <w:sz w:val="20"/>
              </w:rPr>
              <w:fldChar w:fldCharType="begin">
                <w:ffData>
                  <w:name w:val="Texto50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sz w:val="20"/>
              </w:rPr>
            </w:r>
            <w:r w:rsidRPr="00D36AF4">
              <w:rPr>
                <w:rFonts w:cs="Arial"/>
                <w:sz w:val="20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sz w:val="20"/>
              </w:rPr>
              <w:fldChar w:fldCharType="end"/>
            </w:r>
          </w:p>
        </w:tc>
      </w:tr>
      <w:tr w:rsidR="00720C1E" w:rsidRPr="00D36AF4" w14:paraId="732E2E4E" w14:textId="77777777" w:rsidTr="00C53344">
        <w:trPr>
          <w:cantSplit/>
          <w:trHeight w:val="184"/>
        </w:trPr>
        <w:tc>
          <w:tcPr>
            <w:tcW w:w="6805" w:type="dxa"/>
            <w:gridSpan w:val="2"/>
            <w:vMerge w:val="restart"/>
            <w:tcBorders>
              <w:top w:val="nil"/>
              <w:left w:val="single" w:sz="12" w:space="0" w:color="auto"/>
            </w:tcBorders>
          </w:tcPr>
          <w:p w14:paraId="3503AE41" w14:textId="18EFBE0B" w:rsidR="00720C1E" w:rsidRPr="00D36AF4" w:rsidRDefault="00720C1E" w:rsidP="00E63082">
            <w:pPr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 xml:space="preserve">Curso </w:t>
            </w:r>
            <w:r w:rsidR="00E63082">
              <w:rPr>
                <w:rFonts w:cs="Arial"/>
                <w:sz w:val="20"/>
              </w:rPr>
              <w:t xml:space="preserve">de graduação </w:t>
            </w:r>
            <w:r w:rsidRPr="00D36AF4"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sz w:val="20"/>
              </w:rPr>
            </w:r>
            <w:r w:rsidRPr="00D36AF4">
              <w:rPr>
                <w:rFonts w:cs="Arial"/>
                <w:sz w:val="20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sz w:val="20"/>
              </w:rPr>
              <w:fldChar w:fldCharType="end"/>
            </w:r>
            <w:r w:rsidRPr="00D36AF4">
              <w:rPr>
                <w:rFonts w:cs="Arial"/>
                <w:sz w:val="20"/>
              </w:rPr>
              <w:t xml:space="preserve">   </w:t>
            </w:r>
          </w:p>
        </w:tc>
        <w:tc>
          <w:tcPr>
            <w:tcW w:w="2693" w:type="dxa"/>
            <w:tcBorders>
              <w:top w:val="nil"/>
              <w:bottom w:val="nil"/>
              <w:right w:val="single" w:sz="12" w:space="0" w:color="auto"/>
            </w:tcBorders>
          </w:tcPr>
          <w:p w14:paraId="6940BA0B" w14:textId="25A0BDC8" w:rsidR="00720C1E" w:rsidRPr="00D36AF4" w:rsidRDefault="00BB26D0" w:rsidP="00C53344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Tempo de </w:t>
            </w:r>
            <w:r w:rsidR="005140A1">
              <w:rPr>
                <w:rFonts w:cs="Arial"/>
                <w:sz w:val="20"/>
              </w:rPr>
              <w:t>Graduação</w:t>
            </w:r>
          </w:p>
        </w:tc>
      </w:tr>
      <w:tr w:rsidR="00720C1E" w:rsidRPr="00D36AF4" w14:paraId="1B2A7C90" w14:textId="77777777" w:rsidTr="00C53344">
        <w:trPr>
          <w:cantSplit/>
          <w:trHeight w:val="315"/>
        </w:trPr>
        <w:tc>
          <w:tcPr>
            <w:tcW w:w="6805" w:type="dxa"/>
            <w:gridSpan w:val="2"/>
            <w:vMerge/>
            <w:tcBorders>
              <w:left w:val="single" w:sz="12" w:space="0" w:color="auto"/>
            </w:tcBorders>
          </w:tcPr>
          <w:p w14:paraId="755ABA7F" w14:textId="42F60A8F" w:rsidR="00720C1E" w:rsidRPr="00D36AF4" w:rsidRDefault="00720C1E" w:rsidP="00C53344">
            <w:pPr>
              <w:rPr>
                <w:rFonts w:cs="Arial"/>
                <w:sz w:val="20"/>
              </w:rPr>
            </w:pPr>
          </w:p>
        </w:tc>
        <w:tc>
          <w:tcPr>
            <w:tcW w:w="2693" w:type="dxa"/>
            <w:tcBorders>
              <w:top w:val="nil"/>
              <w:right w:val="single" w:sz="12" w:space="0" w:color="auto"/>
            </w:tcBorders>
          </w:tcPr>
          <w:p w14:paraId="34B19193" w14:textId="688D64DD" w:rsidR="00720C1E" w:rsidRPr="00D36AF4" w:rsidRDefault="005140A1" w:rsidP="00C53344">
            <w:pPr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sz w:val="20"/>
              </w:rPr>
            </w:r>
            <w:r w:rsidRPr="00D36AF4">
              <w:rPr>
                <w:rFonts w:cs="Arial"/>
                <w:sz w:val="20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sz w:val="20"/>
              </w:rPr>
              <w:fldChar w:fldCharType="end"/>
            </w:r>
          </w:p>
        </w:tc>
      </w:tr>
      <w:tr w:rsidR="009073AF" w:rsidRPr="007A0594" w14:paraId="37E282F6" w14:textId="77777777" w:rsidTr="00BB26D0">
        <w:trPr>
          <w:cantSplit/>
          <w:trHeight w:val="311"/>
        </w:trPr>
        <w:tc>
          <w:tcPr>
            <w:tcW w:w="5740" w:type="dxa"/>
            <w:vMerge w:val="restart"/>
            <w:tcBorders>
              <w:top w:val="nil"/>
              <w:left w:val="single" w:sz="12" w:space="0" w:color="auto"/>
            </w:tcBorders>
          </w:tcPr>
          <w:p w14:paraId="47F950B7" w14:textId="77777777" w:rsidR="009073AF" w:rsidRPr="00D36AF4" w:rsidRDefault="009073AF" w:rsidP="00720C1E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Registros do profissional nos Conselhos vinculados às </w:t>
            </w:r>
            <w:proofErr w:type="spellStart"/>
            <w:r>
              <w:rPr>
                <w:rFonts w:cs="Arial"/>
                <w:sz w:val="20"/>
              </w:rPr>
              <w:t>UFs</w:t>
            </w:r>
            <w:proofErr w:type="spellEnd"/>
            <w:r>
              <w:rPr>
                <w:rFonts w:cs="Arial"/>
                <w:sz w:val="20"/>
              </w:rPr>
              <w:t xml:space="preserve"> de prestação dos serviços </w:t>
            </w:r>
            <w:r w:rsidRPr="00BB26D0">
              <w:rPr>
                <w:rFonts w:cs="Arial"/>
                <w:color w:val="FF0000"/>
                <w:sz w:val="16"/>
                <w:szCs w:val="16"/>
              </w:rPr>
              <w:t>(adicione linhas se necessário)</w:t>
            </w:r>
            <w:r w:rsidRPr="00BB26D0">
              <w:rPr>
                <w:rFonts w:cs="Arial"/>
                <w:color w:val="FF0000"/>
                <w:sz w:val="20"/>
              </w:rPr>
              <w:t>:</w:t>
            </w:r>
          </w:p>
        </w:tc>
        <w:tc>
          <w:tcPr>
            <w:tcW w:w="3758" w:type="dxa"/>
            <w:gridSpan w:val="2"/>
            <w:tcBorders>
              <w:top w:val="nil"/>
              <w:bottom w:val="nil"/>
              <w:right w:val="single" w:sz="12" w:space="0" w:color="auto"/>
            </w:tcBorders>
          </w:tcPr>
          <w:p w14:paraId="429A635B" w14:textId="05B784A6" w:rsidR="009073AF" w:rsidRPr="00D36AF4" w:rsidRDefault="00BB26D0" w:rsidP="00720C1E">
            <w:pPr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Responsável Técnico</w:t>
            </w:r>
          </w:p>
        </w:tc>
      </w:tr>
      <w:tr w:rsidR="009073AF" w:rsidRPr="007A0594" w14:paraId="599BC36A" w14:textId="77777777" w:rsidTr="00BB26D0">
        <w:trPr>
          <w:cantSplit/>
          <w:trHeight w:val="311"/>
        </w:trPr>
        <w:tc>
          <w:tcPr>
            <w:tcW w:w="5740" w:type="dxa"/>
            <w:vMerge/>
            <w:tcBorders>
              <w:left w:val="single" w:sz="12" w:space="0" w:color="auto"/>
              <w:bottom w:val="nil"/>
            </w:tcBorders>
          </w:tcPr>
          <w:p w14:paraId="18A66184" w14:textId="77777777" w:rsidR="009073AF" w:rsidRDefault="009073AF" w:rsidP="00720C1E">
            <w:pPr>
              <w:spacing w:after="120"/>
              <w:rPr>
                <w:rFonts w:cs="Arial"/>
                <w:sz w:val="20"/>
              </w:rPr>
            </w:pPr>
          </w:p>
        </w:tc>
        <w:tc>
          <w:tcPr>
            <w:tcW w:w="3758" w:type="dxa"/>
            <w:gridSpan w:val="2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14:paraId="41F7C70B" w14:textId="4482A7ED" w:rsidR="009073AF" w:rsidRPr="00D36AF4" w:rsidRDefault="00BB26D0" w:rsidP="00720C1E">
            <w:pPr>
              <w:spacing w:after="120"/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(</w:t>
            </w:r>
            <w:r w:rsidRPr="00D36AF4"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sz w:val="20"/>
              </w:rPr>
            </w:r>
            <w:r w:rsidRPr="00D36AF4">
              <w:rPr>
                <w:rFonts w:cs="Arial"/>
                <w:sz w:val="20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sz w:val="20"/>
              </w:rPr>
              <w:fldChar w:fldCharType="end"/>
            </w:r>
            <w:r w:rsidRPr="00D36AF4">
              <w:rPr>
                <w:rFonts w:cs="Arial"/>
                <w:sz w:val="20"/>
              </w:rPr>
              <w:t>) Sim (</w:t>
            </w:r>
            <w:r w:rsidRPr="00D36AF4"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sz w:val="20"/>
              </w:rPr>
            </w:r>
            <w:r w:rsidRPr="00D36AF4">
              <w:rPr>
                <w:rFonts w:cs="Arial"/>
                <w:sz w:val="20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sz w:val="20"/>
              </w:rPr>
              <w:fldChar w:fldCharType="end"/>
            </w:r>
            <w:r w:rsidRPr="00D36AF4">
              <w:rPr>
                <w:rFonts w:cs="Arial"/>
                <w:sz w:val="20"/>
              </w:rPr>
              <w:t>) Não</w:t>
            </w:r>
          </w:p>
        </w:tc>
      </w:tr>
      <w:tr w:rsidR="009073AF" w:rsidRPr="00846970" w14:paraId="3DA227D9" w14:textId="77777777" w:rsidTr="00BB26D0">
        <w:trPr>
          <w:cantSplit/>
          <w:trHeight w:val="265"/>
        </w:trPr>
        <w:tc>
          <w:tcPr>
            <w:tcW w:w="5740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</w:tcPr>
          <w:p w14:paraId="07C6D63C" w14:textId="77777777" w:rsidR="009073AF" w:rsidRPr="00D36AF4" w:rsidRDefault="009073AF" w:rsidP="00720C1E">
            <w:pPr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sz w:val="20"/>
              </w:rPr>
            </w:r>
            <w:r w:rsidRPr="00D36AF4">
              <w:rPr>
                <w:rFonts w:cs="Arial"/>
                <w:sz w:val="20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sz w:val="20"/>
              </w:rPr>
              <w:fldChar w:fldCharType="end"/>
            </w:r>
            <w:r w:rsidRPr="00D36AF4">
              <w:rPr>
                <w:rFonts w:cs="Arial"/>
                <w:sz w:val="20"/>
              </w:rPr>
              <w:t xml:space="preserve">   </w:t>
            </w:r>
          </w:p>
        </w:tc>
        <w:tc>
          <w:tcPr>
            <w:tcW w:w="375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157E7B" w14:textId="6A08E1F1" w:rsidR="009073AF" w:rsidRPr="00D36AF4" w:rsidRDefault="009073AF" w:rsidP="001D1402">
            <w:pPr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Vínculo com a empresa</w:t>
            </w:r>
          </w:p>
        </w:tc>
      </w:tr>
      <w:tr w:rsidR="009073AF" w:rsidRPr="00846970" w14:paraId="134E3EA9" w14:textId="77777777" w:rsidTr="00BB26D0">
        <w:trPr>
          <w:cantSplit/>
          <w:trHeight w:val="265"/>
        </w:trPr>
        <w:tc>
          <w:tcPr>
            <w:tcW w:w="5740" w:type="dxa"/>
            <w:vMerge/>
            <w:tcBorders>
              <w:left w:val="single" w:sz="12" w:space="0" w:color="auto"/>
            </w:tcBorders>
          </w:tcPr>
          <w:p w14:paraId="0EE3B01D" w14:textId="77777777" w:rsidR="009073AF" w:rsidRPr="00D36AF4" w:rsidRDefault="009073AF" w:rsidP="00720C1E">
            <w:pPr>
              <w:rPr>
                <w:rFonts w:cs="Arial"/>
                <w:sz w:val="20"/>
              </w:rPr>
            </w:pPr>
          </w:p>
        </w:tc>
        <w:tc>
          <w:tcPr>
            <w:tcW w:w="3758" w:type="dxa"/>
            <w:gridSpan w:val="2"/>
            <w:tcBorders>
              <w:top w:val="nil"/>
              <w:right w:val="single" w:sz="4" w:space="0" w:color="auto"/>
            </w:tcBorders>
          </w:tcPr>
          <w:p w14:paraId="77B51977" w14:textId="77777777" w:rsidR="009073AF" w:rsidRDefault="009073AF" w:rsidP="009073AF">
            <w:pPr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(</w:t>
            </w:r>
            <w:r w:rsidRPr="00D36AF4"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sz w:val="20"/>
              </w:rPr>
            </w:r>
            <w:r w:rsidRPr="00D36AF4">
              <w:rPr>
                <w:rFonts w:cs="Arial"/>
                <w:sz w:val="20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sz w:val="20"/>
              </w:rPr>
              <w:fldChar w:fldCharType="end"/>
            </w:r>
            <w:r w:rsidRPr="00D36AF4">
              <w:rPr>
                <w:rFonts w:cs="Arial"/>
                <w:sz w:val="20"/>
              </w:rPr>
              <w:t xml:space="preserve">) </w:t>
            </w:r>
            <w:r>
              <w:rPr>
                <w:rFonts w:cs="Arial"/>
                <w:sz w:val="20"/>
              </w:rPr>
              <w:t>Empregad</w:t>
            </w:r>
            <w:r w:rsidRPr="00D36AF4">
              <w:rPr>
                <w:rFonts w:cs="Arial"/>
                <w:sz w:val="20"/>
              </w:rPr>
              <w:t>o (</w:t>
            </w:r>
            <w:r w:rsidRPr="00D36AF4"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sz w:val="20"/>
              </w:rPr>
            </w:r>
            <w:r w:rsidRPr="00D36AF4">
              <w:rPr>
                <w:rFonts w:cs="Arial"/>
                <w:sz w:val="20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sz w:val="20"/>
              </w:rPr>
              <w:fldChar w:fldCharType="end"/>
            </w:r>
            <w:r w:rsidRPr="00D36AF4">
              <w:rPr>
                <w:rFonts w:cs="Arial"/>
                <w:sz w:val="20"/>
              </w:rPr>
              <w:t xml:space="preserve">) </w:t>
            </w:r>
            <w:r>
              <w:rPr>
                <w:rFonts w:cs="Arial"/>
                <w:sz w:val="20"/>
              </w:rPr>
              <w:t>C</w:t>
            </w:r>
            <w:r w:rsidRPr="00D36AF4">
              <w:rPr>
                <w:rFonts w:cs="Arial"/>
                <w:sz w:val="20"/>
              </w:rPr>
              <w:t>ontratado</w:t>
            </w:r>
          </w:p>
          <w:p w14:paraId="4FE80680" w14:textId="30747673" w:rsidR="009073AF" w:rsidRDefault="009073AF" w:rsidP="009073AF">
            <w:pPr>
              <w:rPr>
                <w:rFonts w:cs="Arial"/>
                <w:sz w:val="20"/>
              </w:rPr>
            </w:pPr>
            <w:r w:rsidRPr="00D36AF4">
              <w:rPr>
                <w:rFonts w:cs="Arial"/>
                <w:sz w:val="20"/>
              </w:rPr>
              <w:t>(</w:t>
            </w:r>
            <w:r w:rsidRPr="00D36AF4"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sz w:val="20"/>
              </w:rPr>
            </w:r>
            <w:r w:rsidRPr="00D36AF4">
              <w:rPr>
                <w:rFonts w:cs="Arial"/>
                <w:sz w:val="20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sz w:val="20"/>
              </w:rPr>
              <w:fldChar w:fldCharType="end"/>
            </w:r>
            <w:r w:rsidRPr="00D36AF4">
              <w:rPr>
                <w:rFonts w:cs="Arial"/>
                <w:sz w:val="20"/>
              </w:rPr>
              <w:t>)Sócio</w:t>
            </w:r>
            <w:r w:rsidR="00D272CE">
              <w:rPr>
                <w:rFonts w:cs="Arial"/>
                <w:sz w:val="20"/>
              </w:rPr>
              <w:t>/</w:t>
            </w:r>
            <w:proofErr w:type="gramStart"/>
            <w:r w:rsidR="00D272CE">
              <w:rPr>
                <w:rFonts w:cs="Arial"/>
                <w:sz w:val="20"/>
              </w:rPr>
              <w:t>Diretor</w:t>
            </w:r>
            <w:r>
              <w:rPr>
                <w:rFonts w:cs="Arial"/>
                <w:sz w:val="20"/>
              </w:rPr>
              <w:t xml:space="preserve">  </w:t>
            </w:r>
            <w:r w:rsidRPr="00D36AF4">
              <w:rPr>
                <w:rFonts w:cs="Arial"/>
                <w:sz w:val="20"/>
              </w:rPr>
              <w:t>(</w:t>
            </w:r>
            <w:proofErr w:type="gramEnd"/>
            <w:r w:rsidRPr="00D36AF4">
              <w:rPr>
                <w:rFonts w:cs="Arial"/>
                <w:sz w:val="20"/>
              </w:rPr>
              <w:fldChar w:fldCharType="begin">
                <w:ffData>
                  <w:name w:val="Texto56"/>
                  <w:enabled/>
                  <w:calcOnExit w:val="0"/>
                  <w:textInput/>
                </w:ffData>
              </w:fldChar>
            </w:r>
            <w:r w:rsidRPr="00D36AF4">
              <w:rPr>
                <w:rFonts w:cs="Arial"/>
                <w:sz w:val="20"/>
              </w:rPr>
              <w:instrText xml:space="preserve"> FORMTEXT </w:instrText>
            </w:r>
            <w:r w:rsidRPr="00D36AF4">
              <w:rPr>
                <w:rFonts w:cs="Arial"/>
                <w:sz w:val="20"/>
              </w:rPr>
            </w:r>
            <w:r w:rsidRPr="00D36AF4">
              <w:rPr>
                <w:rFonts w:cs="Arial"/>
                <w:sz w:val="20"/>
              </w:rPr>
              <w:fldChar w:fldCharType="separate"/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eastAsia="Arial Unicode MS" w:cs="Arial"/>
                <w:sz w:val="20"/>
              </w:rPr>
              <w:t> </w:t>
            </w:r>
            <w:r w:rsidRPr="00D36AF4">
              <w:rPr>
                <w:rFonts w:cs="Arial"/>
                <w:sz w:val="20"/>
              </w:rPr>
              <w:fldChar w:fldCharType="end"/>
            </w:r>
            <w:r w:rsidRPr="00D36AF4">
              <w:rPr>
                <w:rFonts w:cs="Arial"/>
                <w:sz w:val="20"/>
              </w:rPr>
              <w:t>)</w:t>
            </w:r>
            <w:r>
              <w:rPr>
                <w:rFonts w:cs="Arial"/>
                <w:sz w:val="20"/>
              </w:rPr>
              <w:t xml:space="preserve"> Profissional de Mercado</w:t>
            </w:r>
          </w:p>
        </w:tc>
      </w:tr>
      <w:tr w:rsidR="00720C1E" w:rsidRPr="00D36AF4" w14:paraId="4A1D5020" w14:textId="77777777" w:rsidTr="00C53344">
        <w:trPr>
          <w:cantSplit/>
        </w:trPr>
        <w:tc>
          <w:tcPr>
            <w:tcW w:w="949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0DF90B8" w14:textId="387C45BB" w:rsidR="00720C1E" w:rsidRDefault="003638DA" w:rsidP="00720C1E">
            <w:pPr>
              <w:pStyle w:val="Cabealho"/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Á</w:t>
            </w:r>
            <w:r w:rsidR="00720C1E">
              <w:rPr>
                <w:rFonts w:cs="Arial"/>
                <w:sz w:val="20"/>
              </w:rPr>
              <w:t>rea de atuação do profissional:</w:t>
            </w:r>
          </w:p>
          <w:tbl>
            <w:tblPr>
              <w:tblStyle w:val="Tabelacomgrade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dashSmallGap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74"/>
              <w:gridCol w:w="4674"/>
            </w:tblGrid>
            <w:tr w:rsidR="00720C1E" w14:paraId="0CE2BF19" w14:textId="77777777" w:rsidTr="00BF08A7">
              <w:trPr>
                <w:jc w:val="center"/>
              </w:trPr>
              <w:tc>
                <w:tcPr>
                  <w:tcW w:w="4674" w:type="dxa"/>
                  <w:tcBorders>
                    <w:bottom w:val="dashSmallGap" w:sz="4" w:space="0" w:color="auto"/>
                  </w:tcBorders>
                  <w:vAlign w:val="center"/>
                </w:tcPr>
                <w:p w14:paraId="6BBF90FF" w14:textId="77777777" w:rsidR="00720C1E" w:rsidRDefault="00720C1E" w:rsidP="00720C1E">
                  <w:pPr>
                    <w:pStyle w:val="Cabealho"/>
                    <w:spacing w:after="120"/>
                    <w:rPr>
                      <w:rFonts w:cs="Arial"/>
                      <w:sz w:val="20"/>
                    </w:rPr>
                  </w:pPr>
                  <w:r w:rsidRPr="00D36AF4">
                    <w:rPr>
                      <w:rFonts w:cs="Arial"/>
                      <w:sz w:val="20"/>
                    </w:rPr>
                    <w:t>(</w:t>
                  </w:r>
                  <w:r w:rsidRPr="00D36AF4">
                    <w:rPr>
                      <w:rFonts w:cs="Arial"/>
                      <w:sz w:val="20"/>
                    </w:rPr>
                    <w:fldChar w:fldCharType="begin">
                      <w:ffData>
                        <w:name w:val="Texto56"/>
                        <w:enabled/>
                        <w:calcOnExit w:val="0"/>
                        <w:textInput/>
                      </w:ffData>
                    </w:fldChar>
                  </w:r>
                  <w:r w:rsidRPr="00D36AF4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D36AF4">
                    <w:rPr>
                      <w:rFonts w:cs="Arial"/>
                      <w:sz w:val="20"/>
                    </w:rPr>
                  </w:r>
                  <w:r w:rsidRPr="00D36AF4">
                    <w:rPr>
                      <w:rFonts w:cs="Arial"/>
                      <w:sz w:val="20"/>
                    </w:rPr>
                    <w:fldChar w:fldCharType="separate"/>
                  </w:r>
                  <w:r w:rsidRPr="00D36AF4">
                    <w:rPr>
                      <w:rFonts w:eastAsia="Arial Unicode MS" w:cs="Arial"/>
                      <w:sz w:val="20"/>
                    </w:rPr>
                    <w:t> </w:t>
                  </w:r>
                  <w:r w:rsidRPr="00D36AF4">
                    <w:rPr>
                      <w:rFonts w:eastAsia="Arial Unicode MS" w:cs="Arial"/>
                      <w:sz w:val="20"/>
                    </w:rPr>
                    <w:t> </w:t>
                  </w:r>
                  <w:r w:rsidRPr="00D36AF4">
                    <w:rPr>
                      <w:rFonts w:cs="Arial"/>
                      <w:sz w:val="20"/>
                    </w:rPr>
                    <w:fldChar w:fldCharType="end"/>
                  </w:r>
                  <w:r w:rsidRPr="00D36AF4">
                    <w:rPr>
                      <w:rFonts w:cs="Arial"/>
                      <w:sz w:val="20"/>
                    </w:rPr>
                    <w:t>)</w:t>
                  </w:r>
                  <w:r>
                    <w:rPr>
                      <w:rFonts w:cs="Arial"/>
                      <w:sz w:val="20"/>
                    </w:rPr>
                    <w:t xml:space="preserve"> Consultor Técnico Financeiro                          </w:t>
                  </w:r>
                </w:p>
              </w:tc>
              <w:tc>
                <w:tcPr>
                  <w:tcW w:w="4674" w:type="dxa"/>
                  <w:tcBorders>
                    <w:bottom w:val="dashSmallGap" w:sz="4" w:space="0" w:color="auto"/>
                  </w:tcBorders>
                  <w:vAlign w:val="center"/>
                </w:tcPr>
                <w:p w14:paraId="2F2A82A5" w14:textId="274D08C6" w:rsidR="00720C1E" w:rsidRDefault="00BB0518" w:rsidP="00720C1E">
                  <w:pPr>
                    <w:pStyle w:val="Cabealho"/>
                    <w:spacing w:after="120"/>
                    <w:rPr>
                      <w:rFonts w:cs="Arial"/>
                      <w:sz w:val="20"/>
                    </w:rPr>
                  </w:pPr>
                  <w:r w:rsidRPr="00D36AF4">
                    <w:rPr>
                      <w:rFonts w:cs="Arial"/>
                      <w:sz w:val="20"/>
                    </w:rPr>
                    <w:t>(</w:t>
                  </w:r>
                  <w:r w:rsidRPr="00D36AF4">
                    <w:rPr>
                      <w:rFonts w:cs="Arial"/>
                      <w:sz w:val="20"/>
                    </w:rPr>
                    <w:fldChar w:fldCharType="begin">
                      <w:ffData>
                        <w:name w:val="Texto56"/>
                        <w:enabled/>
                        <w:calcOnExit w:val="0"/>
                        <w:textInput/>
                      </w:ffData>
                    </w:fldChar>
                  </w:r>
                  <w:r w:rsidRPr="00D36AF4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D36AF4">
                    <w:rPr>
                      <w:rFonts w:cs="Arial"/>
                      <w:sz w:val="20"/>
                    </w:rPr>
                  </w:r>
                  <w:r w:rsidRPr="00D36AF4">
                    <w:rPr>
                      <w:rFonts w:cs="Arial"/>
                      <w:sz w:val="20"/>
                    </w:rPr>
                    <w:fldChar w:fldCharType="separate"/>
                  </w:r>
                  <w:r w:rsidRPr="00D36AF4">
                    <w:rPr>
                      <w:rFonts w:eastAsia="Arial Unicode MS" w:cs="Arial"/>
                      <w:sz w:val="20"/>
                    </w:rPr>
                    <w:t> </w:t>
                  </w:r>
                  <w:r w:rsidRPr="00D36AF4">
                    <w:rPr>
                      <w:rFonts w:eastAsia="Arial Unicode MS" w:cs="Arial"/>
                      <w:sz w:val="20"/>
                    </w:rPr>
                    <w:t> </w:t>
                  </w:r>
                  <w:r w:rsidRPr="00D36AF4">
                    <w:rPr>
                      <w:rFonts w:cs="Arial"/>
                      <w:sz w:val="20"/>
                    </w:rPr>
                    <w:fldChar w:fldCharType="end"/>
                  </w:r>
                  <w:r w:rsidRPr="00D36AF4">
                    <w:rPr>
                      <w:rFonts w:cs="Arial"/>
                      <w:sz w:val="20"/>
                    </w:rPr>
                    <w:t>)</w:t>
                  </w:r>
                  <w:r>
                    <w:rPr>
                      <w:rFonts w:cs="Arial"/>
                      <w:sz w:val="20"/>
                    </w:rPr>
                    <w:t xml:space="preserve"> Advogado                                                         </w:t>
                  </w:r>
                </w:p>
              </w:tc>
            </w:tr>
            <w:tr w:rsidR="00720C1E" w14:paraId="3CCA18D7" w14:textId="77777777" w:rsidTr="00BF08A7">
              <w:trPr>
                <w:jc w:val="center"/>
              </w:trPr>
              <w:tc>
                <w:tcPr>
                  <w:tcW w:w="4674" w:type="dxa"/>
                  <w:tcBorders>
                    <w:top w:val="dashSmallGap" w:sz="4" w:space="0" w:color="auto"/>
                    <w:bottom w:val="single" w:sz="4" w:space="0" w:color="auto"/>
                  </w:tcBorders>
                  <w:vAlign w:val="center"/>
                </w:tcPr>
                <w:p w14:paraId="71C9DCAC" w14:textId="77777777" w:rsidR="00720C1E" w:rsidRDefault="00720C1E" w:rsidP="00720C1E">
                  <w:pPr>
                    <w:pStyle w:val="Cabealho"/>
                    <w:spacing w:after="120"/>
                    <w:rPr>
                      <w:rFonts w:cs="Arial"/>
                      <w:sz w:val="20"/>
                    </w:rPr>
                  </w:pPr>
                  <w:r w:rsidRPr="00D36AF4">
                    <w:rPr>
                      <w:rFonts w:cs="Arial"/>
                      <w:sz w:val="20"/>
                    </w:rPr>
                    <w:t>(</w:t>
                  </w:r>
                  <w:r w:rsidRPr="00D36AF4">
                    <w:rPr>
                      <w:rFonts w:cs="Arial"/>
                      <w:sz w:val="20"/>
                    </w:rPr>
                    <w:fldChar w:fldCharType="begin">
                      <w:ffData>
                        <w:name w:val="Texto56"/>
                        <w:enabled/>
                        <w:calcOnExit w:val="0"/>
                        <w:textInput/>
                      </w:ffData>
                    </w:fldChar>
                  </w:r>
                  <w:r w:rsidRPr="00D36AF4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D36AF4">
                    <w:rPr>
                      <w:rFonts w:cs="Arial"/>
                      <w:sz w:val="20"/>
                    </w:rPr>
                  </w:r>
                  <w:r w:rsidRPr="00D36AF4">
                    <w:rPr>
                      <w:rFonts w:cs="Arial"/>
                      <w:sz w:val="20"/>
                    </w:rPr>
                    <w:fldChar w:fldCharType="separate"/>
                  </w:r>
                  <w:r w:rsidRPr="00D36AF4">
                    <w:rPr>
                      <w:rFonts w:eastAsia="Arial Unicode MS" w:cs="Arial"/>
                      <w:sz w:val="20"/>
                    </w:rPr>
                    <w:t> </w:t>
                  </w:r>
                  <w:r w:rsidRPr="00D36AF4">
                    <w:rPr>
                      <w:rFonts w:eastAsia="Arial Unicode MS" w:cs="Arial"/>
                      <w:sz w:val="20"/>
                    </w:rPr>
                    <w:t> </w:t>
                  </w:r>
                  <w:r w:rsidRPr="00D36AF4">
                    <w:rPr>
                      <w:rFonts w:cs="Arial"/>
                      <w:sz w:val="20"/>
                    </w:rPr>
                    <w:fldChar w:fldCharType="end"/>
                  </w:r>
                  <w:r w:rsidRPr="00D36AF4">
                    <w:rPr>
                      <w:rFonts w:cs="Arial"/>
                      <w:sz w:val="20"/>
                    </w:rPr>
                    <w:t>)</w:t>
                  </w:r>
                  <w:r>
                    <w:rPr>
                      <w:rFonts w:cs="Arial"/>
                      <w:sz w:val="20"/>
                    </w:rPr>
                    <w:t xml:space="preserve"> Engenheiro                                                       </w:t>
                  </w:r>
                </w:p>
              </w:tc>
              <w:tc>
                <w:tcPr>
                  <w:tcW w:w="4674" w:type="dxa"/>
                  <w:tcBorders>
                    <w:top w:val="dashSmallGap" w:sz="4" w:space="0" w:color="auto"/>
                    <w:bottom w:val="single" w:sz="4" w:space="0" w:color="auto"/>
                  </w:tcBorders>
                  <w:vAlign w:val="center"/>
                </w:tcPr>
                <w:p w14:paraId="6823B455" w14:textId="7D50C597" w:rsidR="00720C1E" w:rsidRDefault="00BB0518" w:rsidP="00720C1E">
                  <w:pPr>
                    <w:pStyle w:val="Cabealho"/>
                    <w:spacing w:after="120"/>
                    <w:rPr>
                      <w:rFonts w:cs="Arial"/>
                      <w:sz w:val="20"/>
                    </w:rPr>
                  </w:pPr>
                  <w:r w:rsidRPr="00D36AF4">
                    <w:rPr>
                      <w:rFonts w:cs="Arial"/>
                      <w:sz w:val="20"/>
                    </w:rPr>
                    <w:t>(</w:t>
                  </w:r>
                  <w:r w:rsidRPr="00D36AF4">
                    <w:rPr>
                      <w:rFonts w:cs="Arial"/>
                      <w:sz w:val="20"/>
                    </w:rPr>
                    <w:fldChar w:fldCharType="begin">
                      <w:ffData>
                        <w:name w:val="Texto56"/>
                        <w:enabled/>
                        <w:calcOnExit w:val="0"/>
                        <w:textInput/>
                      </w:ffData>
                    </w:fldChar>
                  </w:r>
                  <w:r w:rsidRPr="00D36AF4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D36AF4">
                    <w:rPr>
                      <w:rFonts w:cs="Arial"/>
                      <w:sz w:val="20"/>
                    </w:rPr>
                  </w:r>
                  <w:r w:rsidRPr="00D36AF4">
                    <w:rPr>
                      <w:rFonts w:cs="Arial"/>
                      <w:sz w:val="20"/>
                    </w:rPr>
                    <w:fldChar w:fldCharType="separate"/>
                  </w:r>
                  <w:r w:rsidRPr="00D36AF4">
                    <w:rPr>
                      <w:rFonts w:eastAsia="Arial Unicode MS" w:cs="Arial"/>
                      <w:sz w:val="20"/>
                    </w:rPr>
                    <w:t> </w:t>
                  </w:r>
                  <w:r w:rsidRPr="00D36AF4">
                    <w:rPr>
                      <w:rFonts w:eastAsia="Arial Unicode MS" w:cs="Arial"/>
                      <w:sz w:val="20"/>
                    </w:rPr>
                    <w:t> </w:t>
                  </w:r>
                  <w:r w:rsidRPr="00D36AF4">
                    <w:rPr>
                      <w:rFonts w:cs="Arial"/>
                      <w:sz w:val="20"/>
                    </w:rPr>
                    <w:fldChar w:fldCharType="end"/>
                  </w:r>
                  <w:r w:rsidRPr="00D36AF4">
                    <w:rPr>
                      <w:rFonts w:cs="Arial"/>
                      <w:sz w:val="20"/>
                    </w:rPr>
                    <w:t>)</w:t>
                  </w:r>
                  <w:r>
                    <w:rPr>
                      <w:rFonts w:cs="Arial"/>
                      <w:sz w:val="20"/>
                    </w:rPr>
                    <w:t xml:space="preserve"> Coordenador Projeto</w:t>
                  </w:r>
                </w:p>
              </w:tc>
            </w:tr>
          </w:tbl>
          <w:p w14:paraId="60AC3941" w14:textId="77777777" w:rsidR="00720C1E" w:rsidRPr="00D36AF4" w:rsidRDefault="00720C1E" w:rsidP="00720C1E">
            <w:pPr>
              <w:pStyle w:val="Cabealho"/>
              <w:spacing w:after="120"/>
              <w:rPr>
                <w:rFonts w:cs="Arial"/>
                <w:sz w:val="20"/>
              </w:rPr>
            </w:pPr>
          </w:p>
        </w:tc>
      </w:tr>
      <w:tr w:rsidR="00BF08A7" w:rsidRPr="00D36AF4" w14:paraId="0B8B9D17" w14:textId="77777777" w:rsidTr="00055A04">
        <w:trPr>
          <w:cantSplit/>
        </w:trPr>
        <w:tc>
          <w:tcPr>
            <w:tcW w:w="9498" w:type="dxa"/>
            <w:gridSpan w:val="3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2801BED" w14:textId="7B71BD09" w:rsidR="00BF08A7" w:rsidRDefault="003638DA" w:rsidP="00055A04">
            <w:pPr>
              <w:pStyle w:val="Cabealho"/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</w:t>
            </w:r>
            <w:r w:rsidR="00C22735">
              <w:rPr>
                <w:rFonts w:cs="Arial"/>
                <w:sz w:val="20"/>
              </w:rPr>
              <w:t>tem da</w:t>
            </w:r>
            <w:r w:rsidR="00C02F40">
              <w:rPr>
                <w:rFonts w:cs="Arial"/>
                <w:sz w:val="20"/>
              </w:rPr>
              <w:t xml:space="preserve"> </w:t>
            </w:r>
            <w:r w:rsidR="00502904">
              <w:rPr>
                <w:rFonts w:cs="Arial"/>
                <w:sz w:val="20"/>
              </w:rPr>
              <w:t xml:space="preserve">qualificação </w:t>
            </w:r>
            <w:r w:rsidR="00F27112">
              <w:rPr>
                <w:rFonts w:cs="Arial"/>
                <w:sz w:val="20"/>
              </w:rPr>
              <w:t>técnica</w:t>
            </w:r>
            <w:r w:rsidR="00C02F40">
              <w:rPr>
                <w:rFonts w:cs="Arial"/>
                <w:sz w:val="20"/>
              </w:rPr>
              <w:t xml:space="preserve"> da empresa/consórcio </w:t>
            </w:r>
            <w:r w:rsidR="00735427">
              <w:rPr>
                <w:rFonts w:cs="Arial"/>
                <w:sz w:val="20"/>
              </w:rPr>
              <w:t>atendido</w:t>
            </w:r>
            <w:r w:rsidR="00463694">
              <w:rPr>
                <w:rFonts w:cs="Arial"/>
                <w:sz w:val="20"/>
              </w:rPr>
              <w:t xml:space="preserve"> pelo profissional</w:t>
            </w:r>
            <w:r w:rsidR="00372772">
              <w:rPr>
                <w:rFonts w:cs="Arial"/>
                <w:sz w:val="20"/>
              </w:rPr>
              <w:t>:</w:t>
            </w:r>
            <w:r>
              <w:rPr>
                <w:rFonts w:cs="Arial"/>
                <w:sz w:val="20"/>
              </w:rPr>
              <w:t xml:space="preserve"> </w:t>
            </w:r>
            <w:r w:rsidRPr="00BB26D0">
              <w:rPr>
                <w:rFonts w:cs="Arial"/>
                <w:color w:val="FF0000"/>
                <w:sz w:val="16"/>
                <w:szCs w:val="16"/>
              </w:rPr>
              <w:t>(quando for o caso)</w:t>
            </w:r>
          </w:p>
          <w:tbl>
            <w:tblPr>
              <w:tblStyle w:val="Tabelacomgrade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dashSmallGap" w:sz="4" w:space="0" w:color="auto"/>
                <w:insideV w:val="doub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74"/>
              <w:gridCol w:w="4674"/>
            </w:tblGrid>
            <w:tr w:rsidR="00BF08A7" w14:paraId="63D93644" w14:textId="77777777" w:rsidTr="00055A04">
              <w:trPr>
                <w:jc w:val="center"/>
              </w:trPr>
              <w:tc>
                <w:tcPr>
                  <w:tcW w:w="4674" w:type="dxa"/>
                  <w:vAlign w:val="center"/>
                </w:tcPr>
                <w:p w14:paraId="77BC139C" w14:textId="2DA0B9AB" w:rsidR="00BF08A7" w:rsidRDefault="00BF08A7" w:rsidP="00055A04">
                  <w:pPr>
                    <w:pStyle w:val="Cabealho"/>
                    <w:spacing w:after="120"/>
                    <w:rPr>
                      <w:rFonts w:cs="Arial"/>
                      <w:sz w:val="20"/>
                    </w:rPr>
                  </w:pPr>
                  <w:r w:rsidRPr="00D36AF4">
                    <w:rPr>
                      <w:rFonts w:cs="Arial"/>
                      <w:sz w:val="20"/>
                    </w:rPr>
                    <w:t>(</w:t>
                  </w:r>
                  <w:r w:rsidRPr="00D36AF4">
                    <w:rPr>
                      <w:rFonts w:cs="Arial"/>
                      <w:sz w:val="20"/>
                    </w:rPr>
                    <w:fldChar w:fldCharType="begin">
                      <w:ffData>
                        <w:name w:val="Texto56"/>
                        <w:enabled/>
                        <w:calcOnExit w:val="0"/>
                        <w:textInput/>
                      </w:ffData>
                    </w:fldChar>
                  </w:r>
                  <w:r w:rsidRPr="00D36AF4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D36AF4">
                    <w:rPr>
                      <w:rFonts w:cs="Arial"/>
                      <w:sz w:val="20"/>
                    </w:rPr>
                  </w:r>
                  <w:r w:rsidRPr="00D36AF4">
                    <w:rPr>
                      <w:rFonts w:cs="Arial"/>
                      <w:sz w:val="20"/>
                    </w:rPr>
                    <w:fldChar w:fldCharType="separate"/>
                  </w:r>
                  <w:r w:rsidRPr="00D36AF4">
                    <w:rPr>
                      <w:rFonts w:eastAsia="Arial Unicode MS" w:cs="Arial"/>
                      <w:sz w:val="20"/>
                    </w:rPr>
                    <w:t> </w:t>
                  </w:r>
                  <w:r w:rsidRPr="00D36AF4">
                    <w:rPr>
                      <w:rFonts w:eastAsia="Arial Unicode MS" w:cs="Arial"/>
                      <w:sz w:val="20"/>
                    </w:rPr>
                    <w:t> </w:t>
                  </w:r>
                  <w:r w:rsidRPr="00D36AF4">
                    <w:rPr>
                      <w:rFonts w:cs="Arial"/>
                      <w:sz w:val="20"/>
                    </w:rPr>
                    <w:fldChar w:fldCharType="end"/>
                  </w:r>
                  <w:r w:rsidRPr="00D36AF4">
                    <w:rPr>
                      <w:rFonts w:cs="Arial"/>
                      <w:sz w:val="20"/>
                    </w:rPr>
                    <w:t>)</w:t>
                  </w:r>
                  <w:r w:rsidR="00B220EF">
                    <w:rPr>
                      <w:rFonts w:cs="Arial"/>
                      <w:sz w:val="20"/>
                    </w:rPr>
                    <w:t xml:space="preserve"> </w:t>
                  </w:r>
                  <w:r w:rsidR="008A7085" w:rsidRPr="008A7085">
                    <w:rPr>
                      <w:rFonts w:cs="Arial"/>
                      <w:sz w:val="20"/>
                    </w:rPr>
                    <w:t>Estruturação e modelagem econômico-financeira de Concessão Comum ou Parceria Público-Privada/</w:t>
                  </w:r>
                  <w:proofErr w:type="gramStart"/>
                  <w:r w:rsidR="008A7085" w:rsidRPr="008A7085">
                    <w:rPr>
                      <w:rFonts w:cs="Arial"/>
                      <w:sz w:val="20"/>
                    </w:rPr>
                    <w:t>PPP</w:t>
                  </w:r>
                  <w:r w:rsidR="008A7085">
                    <w:rPr>
                      <w:rFonts w:cs="Arial"/>
                      <w:sz w:val="20"/>
                    </w:rPr>
                    <w:t>.</w:t>
                  </w:r>
                  <w:r w:rsidR="00060587">
                    <w:rPr>
                      <w:rFonts w:cs="Arial"/>
                      <w:sz w:val="20"/>
                    </w:rPr>
                    <w:t>-</w:t>
                  </w:r>
                  <w:proofErr w:type="gramEnd"/>
                  <w:r w:rsidR="004D7E2E">
                    <w:rPr>
                      <w:rFonts w:cs="Arial"/>
                      <w:sz w:val="20"/>
                    </w:rPr>
                    <w:t xml:space="preserve"> Item </w:t>
                  </w:r>
                  <w:r w:rsidR="009715FD">
                    <w:rPr>
                      <w:rFonts w:cs="Arial"/>
                      <w:sz w:val="20"/>
                    </w:rPr>
                    <w:t>4.2.</w:t>
                  </w:r>
                  <w:r w:rsidR="004D7E2E">
                    <w:rPr>
                      <w:rFonts w:cs="Arial"/>
                      <w:sz w:val="20"/>
                    </w:rPr>
                    <w:t>4.2 (a)</w:t>
                  </w:r>
                </w:p>
              </w:tc>
              <w:tc>
                <w:tcPr>
                  <w:tcW w:w="4674" w:type="dxa"/>
                  <w:vAlign w:val="center"/>
                </w:tcPr>
                <w:p w14:paraId="05493093" w14:textId="521FE6BA" w:rsidR="00BF08A7" w:rsidRDefault="00BF08A7" w:rsidP="00055A04">
                  <w:pPr>
                    <w:pStyle w:val="Cabealho"/>
                    <w:spacing w:after="120"/>
                    <w:rPr>
                      <w:rFonts w:cs="Arial"/>
                      <w:sz w:val="20"/>
                    </w:rPr>
                  </w:pPr>
                  <w:r w:rsidRPr="00D36AF4">
                    <w:rPr>
                      <w:rFonts w:cs="Arial"/>
                      <w:sz w:val="20"/>
                    </w:rPr>
                    <w:t>(</w:t>
                  </w:r>
                  <w:r w:rsidRPr="00D36AF4">
                    <w:rPr>
                      <w:rFonts w:cs="Arial"/>
                      <w:sz w:val="20"/>
                    </w:rPr>
                    <w:fldChar w:fldCharType="begin">
                      <w:ffData>
                        <w:name w:val="Texto56"/>
                        <w:enabled/>
                        <w:calcOnExit w:val="0"/>
                        <w:textInput/>
                      </w:ffData>
                    </w:fldChar>
                  </w:r>
                  <w:r w:rsidRPr="00D36AF4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D36AF4">
                    <w:rPr>
                      <w:rFonts w:cs="Arial"/>
                      <w:sz w:val="20"/>
                    </w:rPr>
                  </w:r>
                  <w:r w:rsidRPr="00D36AF4">
                    <w:rPr>
                      <w:rFonts w:cs="Arial"/>
                      <w:sz w:val="20"/>
                    </w:rPr>
                    <w:fldChar w:fldCharType="separate"/>
                  </w:r>
                  <w:r w:rsidRPr="00D36AF4">
                    <w:rPr>
                      <w:rFonts w:eastAsia="Arial Unicode MS" w:cs="Arial"/>
                      <w:sz w:val="20"/>
                    </w:rPr>
                    <w:t> </w:t>
                  </w:r>
                  <w:r w:rsidRPr="00D36AF4">
                    <w:rPr>
                      <w:rFonts w:eastAsia="Arial Unicode MS" w:cs="Arial"/>
                      <w:sz w:val="20"/>
                    </w:rPr>
                    <w:t> </w:t>
                  </w:r>
                  <w:r w:rsidRPr="00D36AF4">
                    <w:rPr>
                      <w:rFonts w:cs="Arial"/>
                      <w:sz w:val="20"/>
                    </w:rPr>
                    <w:fldChar w:fldCharType="end"/>
                  </w:r>
                  <w:r w:rsidRPr="00D36AF4">
                    <w:rPr>
                      <w:rFonts w:cs="Arial"/>
                      <w:sz w:val="20"/>
                    </w:rPr>
                    <w:t>)</w:t>
                  </w:r>
                  <w:r w:rsidR="009715FD">
                    <w:rPr>
                      <w:rFonts w:cs="Arial"/>
                      <w:sz w:val="20"/>
                    </w:rPr>
                    <w:t xml:space="preserve"> </w:t>
                  </w:r>
                  <w:r w:rsidR="009715FD" w:rsidRPr="009715FD">
                    <w:rPr>
                      <w:rFonts w:cs="Arial"/>
                      <w:sz w:val="20"/>
                    </w:rPr>
                    <w:t xml:space="preserve">Assessoria jurídica para a estruturação de projeto de concessão comum ou PPP no Brasil </w:t>
                  </w:r>
                  <w:r>
                    <w:rPr>
                      <w:rFonts w:cs="Arial"/>
                      <w:sz w:val="20"/>
                    </w:rPr>
                    <w:t>Advogado</w:t>
                  </w:r>
                  <w:r w:rsidR="002B1332">
                    <w:rPr>
                      <w:rFonts w:cs="Arial"/>
                      <w:sz w:val="20"/>
                    </w:rPr>
                    <w:t xml:space="preserve"> </w:t>
                  </w:r>
                  <w:r w:rsidR="008A2294">
                    <w:rPr>
                      <w:rFonts w:cs="Arial"/>
                      <w:sz w:val="20"/>
                    </w:rPr>
                    <w:t xml:space="preserve">- </w:t>
                  </w:r>
                  <w:r w:rsidR="002B1332">
                    <w:rPr>
                      <w:rFonts w:cs="Arial"/>
                      <w:sz w:val="20"/>
                    </w:rPr>
                    <w:t xml:space="preserve">Item </w:t>
                  </w:r>
                  <w:r w:rsidR="008A2294">
                    <w:rPr>
                      <w:rFonts w:cs="Arial"/>
                      <w:sz w:val="20"/>
                    </w:rPr>
                    <w:t>4.2.4.2 (c)</w:t>
                  </w:r>
                  <w:r>
                    <w:rPr>
                      <w:rFonts w:cs="Arial"/>
                      <w:sz w:val="20"/>
                    </w:rPr>
                    <w:t xml:space="preserve">                                                 </w:t>
                  </w:r>
                </w:p>
              </w:tc>
            </w:tr>
            <w:tr w:rsidR="00BF08A7" w14:paraId="4BAD78D1" w14:textId="77777777" w:rsidTr="00055A04">
              <w:trPr>
                <w:jc w:val="center"/>
              </w:trPr>
              <w:tc>
                <w:tcPr>
                  <w:tcW w:w="4674" w:type="dxa"/>
                  <w:vAlign w:val="center"/>
                </w:tcPr>
                <w:p w14:paraId="5FAE1DCE" w14:textId="77777777" w:rsidR="009715FD" w:rsidRDefault="009715FD" w:rsidP="00055A04">
                  <w:pPr>
                    <w:pStyle w:val="Cabealho"/>
                    <w:spacing w:after="120"/>
                    <w:rPr>
                      <w:rFonts w:cs="Arial"/>
                      <w:sz w:val="20"/>
                    </w:rPr>
                  </w:pPr>
                </w:p>
                <w:p w14:paraId="1F03B7C1" w14:textId="12F6BF84" w:rsidR="00BF08A7" w:rsidRDefault="00BF08A7" w:rsidP="00055A04">
                  <w:pPr>
                    <w:pStyle w:val="Cabealho"/>
                    <w:spacing w:after="120"/>
                    <w:rPr>
                      <w:rFonts w:cs="Arial"/>
                      <w:sz w:val="20"/>
                    </w:rPr>
                  </w:pPr>
                  <w:r w:rsidRPr="00D36AF4">
                    <w:rPr>
                      <w:rFonts w:cs="Arial"/>
                      <w:sz w:val="20"/>
                    </w:rPr>
                    <w:t>(</w:t>
                  </w:r>
                  <w:r w:rsidRPr="00D36AF4">
                    <w:rPr>
                      <w:rFonts w:cs="Arial"/>
                      <w:sz w:val="20"/>
                    </w:rPr>
                    <w:fldChar w:fldCharType="begin">
                      <w:ffData>
                        <w:name w:val="Texto56"/>
                        <w:enabled/>
                        <w:calcOnExit w:val="0"/>
                        <w:textInput/>
                      </w:ffData>
                    </w:fldChar>
                  </w:r>
                  <w:r w:rsidRPr="00D36AF4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D36AF4">
                    <w:rPr>
                      <w:rFonts w:cs="Arial"/>
                      <w:sz w:val="20"/>
                    </w:rPr>
                  </w:r>
                  <w:r w:rsidRPr="00D36AF4">
                    <w:rPr>
                      <w:rFonts w:cs="Arial"/>
                      <w:sz w:val="20"/>
                    </w:rPr>
                    <w:fldChar w:fldCharType="separate"/>
                  </w:r>
                  <w:r w:rsidRPr="00D36AF4">
                    <w:rPr>
                      <w:rFonts w:eastAsia="Arial Unicode MS" w:cs="Arial"/>
                      <w:sz w:val="20"/>
                    </w:rPr>
                    <w:t> </w:t>
                  </w:r>
                  <w:r w:rsidRPr="00D36AF4">
                    <w:rPr>
                      <w:rFonts w:eastAsia="Arial Unicode MS" w:cs="Arial"/>
                      <w:sz w:val="20"/>
                    </w:rPr>
                    <w:t> </w:t>
                  </w:r>
                  <w:r w:rsidRPr="00D36AF4">
                    <w:rPr>
                      <w:rFonts w:cs="Arial"/>
                      <w:sz w:val="20"/>
                    </w:rPr>
                    <w:fldChar w:fldCharType="end"/>
                  </w:r>
                  <w:r w:rsidRPr="00D36AF4">
                    <w:rPr>
                      <w:rFonts w:cs="Arial"/>
                      <w:sz w:val="20"/>
                    </w:rPr>
                    <w:t>)</w:t>
                  </w:r>
                  <w:r w:rsidR="00B220EF">
                    <w:rPr>
                      <w:rFonts w:cs="Arial"/>
                      <w:sz w:val="20"/>
                    </w:rPr>
                    <w:t xml:space="preserve"> </w:t>
                  </w:r>
                  <w:r w:rsidR="00B220EF" w:rsidRPr="00B220EF">
                    <w:rPr>
                      <w:rFonts w:cs="Arial"/>
                      <w:sz w:val="20"/>
                    </w:rPr>
                    <w:t>Elaboração de projeto de engenharia</w:t>
                  </w:r>
                  <w:r>
                    <w:rPr>
                      <w:rFonts w:cs="Arial"/>
                      <w:sz w:val="20"/>
                    </w:rPr>
                    <w:t xml:space="preserve"> </w:t>
                  </w:r>
                  <w:r w:rsidR="00060587">
                    <w:rPr>
                      <w:rFonts w:cs="Arial"/>
                      <w:sz w:val="20"/>
                    </w:rPr>
                    <w:t>– Item 4.2.4.2 (b)</w:t>
                  </w:r>
                </w:p>
              </w:tc>
              <w:tc>
                <w:tcPr>
                  <w:tcW w:w="4674" w:type="dxa"/>
                  <w:vAlign w:val="center"/>
                </w:tcPr>
                <w:p w14:paraId="6CAD33EA" w14:textId="35A684F8" w:rsidR="00BF08A7" w:rsidRDefault="00E15DC6" w:rsidP="00055A04">
                  <w:pPr>
                    <w:pStyle w:val="Cabealho"/>
                    <w:spacing w:after="120"/>
                    <w:rPr>
                      <w:rFonts w:cs="Arial"/>
                      <w:sz w:val="20"/>
                    </w:rPr>
                  </w:pPr>
                  <w:r w:rsidRPr="00D36AF4">
                    <w:rPr>
                      <w:rFonts w:cs="Arial"/>
                      <w:sz w:val="20"/>
                    </w:rPr>
                    <w:t>(</w:t>
                  </w:r>
                  <w:r w:rsidRPr="00D36AF4">
                    <w:rPr>
                      <w:rFonts w:cs="Arial"/>
                      <w:sz w:val="20"/>
                    </w:rPr>
                    <w:fldChar w:fldCharType="begin">
                      <w:ffData>
                        <w:name w:val="Texto56"/>
                        <w:enabled/>
                        <w:calcOnExit w:val="0"/>
                        <w:textInput/>
                      </w:ffData>
                    </w:fldChar>
                  </w:r>
                  <w:r w:rsidRPr="00D36AF4">
                    <w:rPr>
                      <w:rFonts w:cs="Arial"/>
                      <w:sz w:val="20"/>
                    </w:rPr>
                    <w:instrText xml:space="preserve"> FORMTEXT </w:instrText>
                  </w:r>
                  <w:r w:rsidRPr="00D36AF4">
                    <w:rPr>
                      <w:rFonts w:cs="Arial"/>
                      <w:sz w:val="20"/>
                    </w:rPr>
                  </w:r>
                  <w:r w:rsidRPr="00D36AF4">
                    <w:rPr>
                      <w:rFonts w:cs="Arial"/>
                      <w:sz w:val="20"/>
                    </w:rPr>
                    <w:fldChar w:fldCharType="separate"/>
                  </w:r>
                  <w:r w:rsidRPr="00D36AF4">
                    <w:rPr>
                      <w:rFonts w:eastAsia="Arial Unicode MS" w:cs="Arial"/>
                      <w:sz w:val="20"/>
                    </w:rPr>
                    <w:t> </w:t>
                  </w:r>
                  <w:r w:rsidRPr="00D36AF4">
                    <w:rPr>
                      <w:rFonts w:eastAsia="Arial Unicode MS" w:cs="Arial"/>
                      <w:sz w:val="20"/>
                    </w:rPr>
                    <w:t> </w:t>
                  </w:r>
                  <w:r w:rsidRPr="00D36AF4">
                    <w:rPr>
                      <w:rFonts w:cs="Arial"/>
                      <w:sz w:val="20"/>
                    </w:rPr>
                    <w:fldChar w:fldCharType="end"/>
                  </w:r>
                  <w:r w:rsidRPr="00D36AF4">
                    <w:rPr>
                      <w:rFonts w:cs="Arial"/>
                      <w:sz w:val="20"/>
                    </w:rPr>
                    <w:t>)</w:t>
                  </w:r>
                  <w:r>
                    <w:rPr>
                      <w:rFonts w:cs="Arial"/>
                      <w:sz w:val="20"/>
                    </w:rPr>
                    <w:t xml:space="preserve"> Somente para comprovação da qualificação técnica da equipe</w:t>
                  </w:r>
                  <w:r w:rsidR="00703A84">
                    <w:rPr>
                      <w:rFonts w:cs="Arial"/>
                      <w:sz w:val="20"/>
                    </w:rPr>
                    <w:t>, não se aplica para comprovação do item 4.2.4.2.</w:t>
                  </w:r>
                  <w:r>
                    <w:rPr>
                      <w:rFonts w:cs="Arial"/>
                      <w:sz w:val="20"/>
                    </w:rPr>
                    <w:t xml:space="preserve">                                                 </w:t>
                  </w:r>
                </w:p>
              </w:tc>
            </w:tr>
          </w:tbl>
          <w:p w14:paraId="5900B77A" w14:textId="77777777" w:rsidR="00BF08A7" w:rsidRPr="00D36AF4" w:rsidRDefault="00BF08A7" w:rsidP="00055A04">
            <w:pPr>
              <w:pStyle w:val="Cabealho"/>
              <w:spacing w:after="120"/>
              <w:rPr>
                <w:rFonts w:cs="Arial"/>
                <w:sz w:val="20"/>
              </w:rPr>
            </w:pPr>
          </w:p>
        </w:tc>
      </w:tr>
      <w:tr w:rsidR="00720C1E" w:rsidRPr="00D36AF4" w14:paraId="124D7C99" w14:textId="77777777" w:rsidTr="00C53344">
        <w:trPr>
          <w:cantSplit/>
        </w:trPr>
        <w:tc>
          <w:tcPr>
            <w:tcW w:w="9498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97A979" w14:textId="77777777" w:rsidR="00720C1E" w:rsidRPr="00554A5C" w:rsidRDefault="00720C1E" w:rsidP="00720C1E">
            <w:pPr>
              <w:pStyle w:val="Cabealho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20"/>
              </w:rPr>
              <w:t xml:space="preserve">  </w:t>
            </w:r>
          </w:p>
        </w:tc>
      </w:tr>
    </w:tbl>
    <w:p w14:paraId="021235F3" w14:textId="77777777" w:rsidR="00C07644" w:rsidRPr="006911B0" w:rsidRDefault="00C07644" w:rsidP="00C07644">
      <w:pPr>
        <w:ind w:left="-142"/>
        <w:jc w:val="both"/>
        <w:rPr>
          <w:rFonts w:cs="Arial"/>
          <w:bCs/>
          <w:i/>
          <w:iCs/>
          <w:color w:val="FF0000"/>
          <w:sz w:val="20"/>
        </w:rPr>
      </w:pPr>
      <w:r w:rsidRPr="006911B0">
        <w:rPr>
          <w:rFonts w:cs="Arial"/>
          <w:bCs/>
          <w:i/>
          <w:iCs/>
          <w:color w:val="FF0000"/>
          <w:sz w:val="20"/>
        </w:rPr>
        <w:t>OBS: Copie ou delete as tabelas correspondentes ao nº de profissionais a serem indicados para habilitação: Profissional Técnico 1, Profissional Técnico 2, Profissional Técnico 3, Profissional Técnico 4 e assim por diante.</w:t>
      </w:r>
    </w:p>
    <w:sectPr w:rsidR="00C07644" w:rsidRPr="006911B0" w:rsidSect="008830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134" w:bottom="1134" w:left="1134" w:header="624" w:footer="851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729B8" w14:textId="77777777" w:rsidR="00457DD5" w:rsidRDefault="00457DD5">
      <w:r>
        <w:separator/>
      </w:r>
    </w:p>
  </w:endnote>
  <w:endnote w:type="continuationSeparator" w:id="0">
    <w:p w14:paraId="2391DAC3" w14:textId="77777777" w:rsidR="00457DD5" w:rsidRDefault="00457DD5">
      <w:r>
        <w:continuationSeparator/>
      </w:r>
    </w:p>
  </w:endnote>
  <w:endnote w:type="continuationNotice" w:id="1">
    <w:p w14:paraId="76ABFA3F" w14:textId="77777777" w:rsidR="00457DD5" w:rsidRDefault="00457D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merType Md BT">
    <w:altName w:val="Century"/>
    <w:charset w:val="00"/>
    <w:family w:val="roman"/>
    <w:pitch w:val="variable"/>
    <w:sig w:usb0="00000087" w:usb1="00000000" w:usb2="00000000" w:usb3="00000000" w:csb0="0000001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ourier (W1)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cofont_Spranq_eco_Sans">
    <w:charset w:val="00"/>
    <w:family w:val="auto"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2203" w14:textId="77777777" w:rsidR="00C53344" w:rsidRDefault="00C53344" w:rsidP="00504C7C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8B7B385" w14:textId="77777777" w:rsidR="00C53344" w:rsidRDefault="00C53344" w:rsidP="006B37E6">
    <w:pPr>
      <w:pStyle w:val="Rodap"/>
      <w:ind w:right="360"/>
    </w:pPr>
  </w:p>
  <w:p w14:paraId="34C7470B" w14:textId="77777777" w:rsidR="00C53344" w:rsidRDefault="00C53344"/>
  <w:p w14:paraId="64C4CE06" w14:textId="77777777" w:rsidR="00C53344" w:rsidRDefault="00C53344"/>
  <w:p w14:paraId="536DDB18" w14:textId="77777777" w:rsidR="00C53344" w:rsidRDefault="00C5334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27A35" w14:textId="3F1E0627" w:rsidR="00C53344" w:rsidRDefault="00C53344">
    <w:pPr>
      <w:pStyle w:val="Rodap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3406FF33" w14:textId="77777777" w:rsidR="00C53344" w:rsidRPr="006B37E6" w:rsidRDefault="00C53344" w:rsidP="006B37E6">
    <w:pPr>
      <w:pStyle w:val="Rodap"/>
      <w:ind w:right="360"/>
      <w:jc w:val="right"/>
      <w:rPr>
        <w:b/>
        <w:i/>
        <w:sz w:val="20"/>
      </w:rPr>
    </w:pPr>
  </w:p>
  <w:p w14:paraId="1E67B109" w14:textId="77777777" w:rsidR="00C53344" w:rsidRDefault="00C53344"/>
  <w:p w14:paraId="1478B8D2" w14:textId="77777777" w:rsidR="00C53344" w:rsidRDefault="00C53344"/>
  <w:p w14:paraId="058FE7F7" w14:textId="77777777" w:rsidR="00C53344" w:rsidRDefault="00C5334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D797D" w14:textId="77777777" w:rsidR="0092549D" w:rsidRDefault="0092549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15BAF" w14:textId="77777777" w:rsidR="00457DD5" w:rsidRDefault="00457DD5">
      <w:r>
        <w:separator/>
      </w:r>
    </w:p>
  </w:footnote>
  <w:footnote w:type="continuationSeparator" w:id="0">
    <w:p w14:paraId="4D27AAA2" w14:textId="77777777" w:rsidR="00457DD5" w:rsidRDefault="00457DD5">
      <w:r>
        <w:continuationSeparator/>
      </w:r>
    </w:p>
  </w:footnote>
  <w:footnote w:type="continuationNotice" w:id="1">
    <w:p w14:paraId="2ADCCB10" w14:textId="77777777" w:rsidR="00457DD5" w:rsidRDefault="00457D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D64B" w14:textId="77777777" w:rsidR="0092549D" w:rsidRDefault="0092549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E57D1" w14:textId="77777777" w:rsidR="00C53344" w:rsidRPr="0092549D" w:rsidRDefault="00C53344" w:rsidP="0092549D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BBD2" w14:textId="77777777" w:rsidR="0092549D" w:rsidRDefault="0092549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96663"/>
    <w:multiLevelType w:val="hybridMultilevel"/>
    <w:tmpl w:val="E550B0AA"/>
    <w:lvl w:ilvl="0" w:tplc="E8800574">
      <w:start w:val="1"/>
      <w:numFmt w:val="bullet"/>
      <w:pStyle w:val="Marcador1"/>
      <w:lvlText w:val=""/>
      <w:lvlJc w:val="left"/>
      <w:pPr>
        <w:tabs>
          <w:tab w:val="num" w:pos="360"/>
        </w:tabs>
        <w:ind w:left="142" w:hanging="142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E78FD"/>
    <w:multiLevelType w:val="hybridMultilevel"/>
    <w:tmpl w:val="C8A85E26"/>
    <w:lvl w:ilvl="0" w:tplc="0416001B">
      <w:start w:val="1"/>
      <w:numFmt w:val="lowerRoman"/>
      <w:lvlText w:val="%1."/>
      <w:lvlJc w:val="right"/>
      <w:pPr>
        <w:tabs>
          <w:tab w:val="num" w:pos="2267"/>
        </w:tabs>
        <w:ind w:left="2267" w:hanging="283"/>
      </w:pPr>
      <w:rPr>
        <w:rFonts w:hint="default"/>
        <w:sz w:val="24"/>
        <w:szCs w:val="24"/>
      </w:rPr>
    </w:lvl>
    <w:lvl w:ilvl="1" w:tplc="0CCA0118">
      <w:start w:val="1"/>
      <w:numFmt w:val="lowerLetter"/>
      <w:lvlText w:val="%2."/>
      <w:lvlJc w:val="left"/>
      <w:pPr>
        <w:tabs>
          <w:tab w:val="num" w:pos="3282"/>
        </w:tabs>
        <w:ind w:left="3282" w:hanging="360"/>
      </w:pPr>
      <w:rPr>
        <w:b w:val="0"/>
      </w:rPr>
    </w:lvl>
    <w:lvl w:ilvl="2" w:tplc="4C0CC3CE">
      <w:start w:val="1"/>
      <w:numFmt w:val="lowerRoman"/>
      <w:lvlText w:val="%3."/>
      <w:lvlJc w:val="right"/>
      <w:pPr>
        <w:tabs>
          <w:tab w:val="num" w:pos="4002"/>
        </w:tabs>
        <w:ind w:left="4002" w:hanging="180"/>
      </w:pPr>
    </w:lvl>
    <w:lvl w:ilvl="3" w:tplc="324AB5B2">
      <w:start w:val="1"/>
      <w:numFmt w:val="decimal"/>
      <w:lvlText w:val="%4."/>
      <w:lvlJc w:val="left"/>
      <w:pPr>
        <w:tabs>
          <w:tab w:val="num" w:pos="4722"/>
        </w:tabs>
        <w:ind w:left="4722" w:hanging="360"/>
      </w:pPr>
    </w:lvl>
    <w:lvl w:ilvl="4" w:tplc="1ACC736C">
      <w:start w:val="1"/>
      <w:numFmt w:val="lowerLetter"/>
      <w:lvlText w:val="%5."/>
      <w:lvlJc w:val="left"/>
      <w:pPr>
        <w:tabs>
          <w:tab w:val="num" w:pos="5442"/>
        </w:tabs>
        <w:ind w:left="5442" w:hanging="360"/>
      </w:pPr>
    </w:lvl>
    <w:lvl w:ilvl="5" w:tplc="5762E4DE">
      <w:start w:val="1"/>
      <w:numFmt w:val="lowerRoman"/>
      <w:lvlText w:val="%6."/>
      <w:lvlJc w:val="right"/>
      <w:pPr>
        <w:tabs>
          <w:tab w:val="num" w:pos="6162"/>
        </w:tabs>
        <w:ind w:left="6162" w:hanging="180"/>
      </w:pPr>
    </w:lvl>
    <w:lvl w:ilvl="6" w:tplc="B84248A4">
      <w:start w:val="1"/>
      <w:numFmt w:val="decimal"/>
      <w:lvlText w:val="%7."/>
      <w:lvlJc w:val="left"/>
      <w:pPr>
        <w:tabs>
          <w:tab w:val="num" w:pos="6882"/>
        </w:tabs>
        <w:ind w:left="6882" w:hanging="360"/>
      </w:pPr>
    </w:lvl>
    <w:lvl w:ilvl="7" w:tplc="45FEB284">
      <w:start w:val="1"/>
      <w:numFmt w:val="lowerLetter"/>
      <w:lvlText w:val="%8."/>
      <w:lvlJc w:val="left"/>
      <w:pPr>
        <w:tabs>
          <w:tab w:val="num" w:pos="7602"/>
        </w:tabs>
        <w:ind w:left="7602" w:hanging="360"/>
      </w:pPr>
    </w:lvl>
    <w:lvl w:ilvl="8" w:tplc="E14A5F70">
      <w:start w:val="1"/>
      <w:numFmt w:val="lowerRoman"/>
      <w:lvlText w:val="%9."/>
      <w:lvlJc w:val="right"/>
      <w:pPr>
        <w:tabs>
          <w:tab w:val="num" w:pos="8322"/>
        </w:tabs>
        <w:ind w:left="8322" w:hanging="180"/>
      </w:pPr>
    </w:lvl>
  </w:abstractNum>
  <w:abstractNum w:abstractNumId="2" w15:restartNumberingAfterBreak="0">
    <w:nsid w:val="0BCA0009"/>
    <w:multiLevelType w:val="hybridMultilevel"/>
    <w:tmpl w:val="E0941614"/>
    <w:lvl w:ilvl="0" w:tplc="8258FB2E">
      <w:start w:val="1"/>
      <w:numFmt w:val="lowerLetter"/>
      <w:lvlText w:val="%1)"/>
      <w:lvlJc w:val="left"/>
      <w:pPr>
        <w:ind w:left="1350" w:hanging="360"/>
      </w:pPr>
      <w:rPr>
        <w:rFonts w:ascii="Arial" w:eastAsia="Times New Roman" w:hAnsi="Arial" w:cs="Arial"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0181602"/>
    <w:multiLevelType w:val="hybridMultilevel"/>
    <w:tmpl w:val="E69EEAD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hint="default"/>
        <w:b/>
        <w:i w:val="0"/>
        <w:sz w:val="20"/>
      </w:rPr>
    </w:lvl>
  </w:abstractNum>
  <w:abstractNum w:abstractNumId="6" w15:restartNumberingAfterBreak="0">
    <w:nsid w:val="11675992"/>
    <w:multiLevelType w:val="hybridMultilevel"/>
    <w:tmpl w:val="5C4667AC"/>
    <w:lvl w:ilvl="0" w:tplc="35E282F8">
      <w:start w:val="1"/>
      <w:numFmt w:val="bullet"/>
      <w:pStyle w:val="Marcador2"/>
      <w:lvlText w:val=""/>
      <w:lvlJc w:val="left"/>
      <w:pPr>
        <w:tabs>
          <w:tab w:val="num" w:pos="567"/>
        </w:tabs>
        <w:ind w:left="567" w:hanging="142"/>
      </w:pPr>
      <w:rPr>
        <w:rFonts w:ascii="Wingdings" w:hAnsi="Wingdings" w:hint="default"/>
      </w:rPr>
    </w:lvl>
    <w:lvl w:ilvl="1" w:tplc="F00819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D44B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9A4E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7AE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7CAAA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8CBA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ECA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402E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111D8"/>
    <w:multiLevelType w:val="hybridMultilevel"/>
    <w:tmpl w:val="64768CE0"/>
    <w:lvl w:ilvl="0" w:tplc="64C09C7E">
      <w:start w:val="1"/>
      <w:numFmt w:val="bullet"/>
      <w:lvlText w:val=""/>
      <w:lvlJc w:val="left"/>
      <w:pPr>
        <w:tabs>
          <w:tab w:val="num" w:pos="284"/>
        </w:tabs>
        <w:ind w:left="284" w:firstLine="76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C698B"/>
    <w:multiLevelType w:val="hybridMultilevel"/>
    <w:tmpl w:val="8A204F7A"/>
    <w:lvl w:ilvl="0" w:tplc="F048AD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F821A8"/>
    <w:multiLevelType w:val="hybridMultilevel"/>
    <w:tmpl w:val="07A47620"/>
    <w:lvl w:ilvl="0" w:tplc="C81213AE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68CA67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2F2EB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D8C9E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FCA5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58C7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F042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DAC2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34233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4008C5"/>
    <w:multiLevelType w:val="multilevel"/>
    <w:tmpl w:val="E0D61AAC"/>
    <w:lvl w:ilvl="0">
      <w:start w:val="1"/>
      <w:numFmt w:val="decimal"/>
      <w:pStyle w:val="Estilo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pStyle w:val="Normal2"/>
      <w:lvlText w:val="%1.%2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pStyle w:val="Normal2"/>
      <w:lvlText w:val="%1.%2.%3  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lvlText w:val="%1.%2.%3.%4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lvlText w:val="%1.%2.%3.%4.%5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  "/>
      <w:lvlJc w:val="left"/>
      <w:pPr>
        <w:tabs>
          <w:tab w:val="num" w:pos="1080"/>
        </w:tabs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2BF168E0"/>
    <w:multiLevelType w:val="hybridMultilevel"/>
    <w:tmpl w:val="6EC6FD3C"/>
    <w:lvl w:ilvl="0" w:tplc="B566AD7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34375D6C"/>
    <w:multiLevelType w:val="multilevel"/>
    <w:tmpl w:val="68F060AE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0"/>
      <w:numFmt w:val="decimal"/>
      <w:pStyle w:val="p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84C7905"/>
    <w:multiLevelType w:val="hybridMultilevel"/>
    <w:tmpl w:val="345AB69E"/>
    <w:lvl w:ilvl="0" w:tplc="0416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 w15:restartNumberingAfterBreak="0">
    <w:nsid w:val="3AA87CFA"/>
    <w:multiLevelType w:val="hybridMultilevel"/>
    <w:tmpl w:val="A8AE9100"/>
    <w:lvl w:ilvl="0" w:tplc="C5FCFFB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7B5AA788">
      <w:start w:val="1"/>
      <w:numFmt w:val="lowerRoman"/>
      <w:lvlText w:val="%2."/>
      <w:lvlJc w:val="left"/>
      <w:pPr>
        <w:ind w:left="1789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509" w:hanging="180"/>
      </w:pPr>
    </w:lvl>
    <w:lvl w:ilvl="3" w:tplc="0416000F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A84F36"/>
    <w:multiLevelType w:val="hybridMultilevel"/>
    <w:tmpl w:val="212ACD8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5D7CEA"/>
    <w:multiLevelType w:val="hybridMultilevel"/>
    <w:tmpl w:val="47CEFFA8"/>
    <w:lvl w:ilvl="0" w:tplc="F6361BBC">
      <w:start w:val="1"/>
      <w:numFmt w:val="lowerLetter"/>
      <w:lvlText w:val="%1)"/>
      <w:lvlJc w:val="left"/>
      <w:pPr>
        <w:ind w:left="930" w:hanging="57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23009"/>
    <w:multiLevelType w:val="multilevel"/>
    <w:tmpl w:val="F8E648B2"/>
    <w:lvl w:ilvl="0">
      <w:start w:val="4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15" w:hanging="91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54F3A82"/>
    <w:multiLevelType w:val="hybridMultilevel"/>
    <w:tmpl w:val="10FE495A"/>
    <w:lvl w:ilvl="0" w:tplc="4FEA5E2C">
      <w:start w:val="1"/>
      <w:numFmt w:val="upperRoman"/>
      <w:lvlText w:val="%1.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040277"/>
    <w:multiLevelType w:val="hybridMultilevel"/>
    <w:tmpl w:val="971A6B0A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C177F1"/>
    <w:multiLevelType w:val="hybridMultilevel"/>
    <w:tmpl w:val="568CD2D4"/>
    <w:lvl w:ilvl="0" w:tplc="C740945A">
      <w:start w:val="1"/>
      <w:numFmt w:val="decimal"/>
      <w:lvlText w:val="%1"/>
      <w:lvlJc w:val="left"/>
      <w:pPr>
        <w:ind w:left="1500" w:hanging="1140"/>
      </w:pPr>
      <w:rPr>
        <w:rFonts w:cs="Times New Roman" w:hint="default"/>
        <w:b/>
      </w:rPr>
    </w:lvl>
    <w:lvl w:ilvl="1" w:tplc="0416001B">
      <w:start w:val="1"/>
      <w:numFmt w:val="lowerRoman"/>
      <w:lvlText w:val="%2."/>
      <w:lvlJc w:val="right"/>
      <w:pPr>
        <w:tabs>
          <w:tab w:val="num" w:pos="1363"/>
        </w:tabs>
        <w:ind w:left="1363" w:hanging="283"/>
      </w:pPr>
      <w:rPr>
        <w:rFonts w:hint="default"/>
        <w:b/>
        <w:sz w:val="24"/>
        <w:szCs w:val="24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0C569C9"/>
    <w:multiLevelType w:val="hybridMultilevel"/>
    <w:tmpl w:val="0DE2FCA6"/>
    <w:lvl w:ilvl="0" w:tplc="3192219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3" w:hanging="360"/>
      </w:pPr>
    </w:lvl>
    <w:lvl w:ilvl="2" w:tplc="0416001B" w:tentative="1">
      <w:start w:val="1"/>
      <w:numFmt w:val="lowerRoman"/>
      <w:lvlText w:val="%3."/>
      <w:lvlJc w:val="right"/>
      <w:pPr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27F0773"/>
    <w:multiLevelType w:val="hybridMultilevel"/>
    <w:tmpl w:val="B0842C2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0335CB"/>
    <w:multiLevelType w:val="singleLevel"/>
    <w:tmpl w:val="654C8588"/>
    <w:lvl w:ilvl="0">
      <w:start w:val="1"/>
      <w:numFmt w:val="bullet"/>
      <w:pStyle w:val="Marcador"/>
      <w:lvlText w:val="∙"/>
      <w:lvlJc w:val="left"/>
      <w:pPr>
        <w:tabs>
          <w:tab w:val="num" w:pos="360"/>
        </w:tabs>
        <w:ind w:left="360" w:hanging="360"/>
      </w:pPr>
      <w:rPr>
        <w:rFonts w:ascii="Arial Black" w:hAnsi="Arial Black" w:cs="Times New Roman" w:hint="default"/>
        <w:sz w:val="24"/>
        <w:szCs w:val="24"/>
      </w:rPr>
    </w:lvl>
  </w:abstractNum>
  <w:abstractNum w:abstractNumId="24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D805218"/>
    <w:multiLevelType w:val="multilevel"/>
    <w:tmpl w:val="265297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Uba3nive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6" w15:restartNumberingAfterBreak="0">
    <w:nsid w:val="6A243057"/>
    <w:multiLevelType w:val="hybridMultilevel"/>
    <w:tmpl w:val="3F1C675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D62541"/>
    <w:multiLevelType w:val="hybridMultilevel"/>
    <w:tmpl w:val="7696EA88"/>
    <w:lvl w:ilvl="0" w:tplc="FFFFFFFF">
      <w:start w:val="1"/>
      <w:numFmt w:val="bullet"/>
      <w:pStyle w:val="listanaonumerada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052E3E"/>
    <w:multiLevelType w:val="hybridMultilevel"/>
    <w:tmpl w:val="E67822D2"/>
    <w:lvl w:ilvl="0" w:tplc="7BA62DD6">
      <w:start w:val="1"/>
      <w:numFmt w:val="lowerLetter"/>
      <w:lvlText w:val="%1)"/>
      <w:lvlJc w:val="left"/>
      <w:pPr>
        <w:ind w:left="745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8170" w:hanging="360"/>
      </w:pPr>
    </w:lvl>
    <w:lvl w:ilvl="2" w:tplc="0416001B" w:tentative="1">
      <w:start w:val="1"/>
      <w:numFmt w:val="lowerRoman"/>
      <w:lvlText w:val="%3."/>
      <w:lvlJc w:val="right"/>
      <w:pPr>
        <w:ind w:left="8890" w:hanging="180"/>
      </w:pPr>
    </w:lvl>
    <w:lvl w:ilvl="3" w:tplc="0416000F" w:tentative="1">
      <w:start w:val="1"/>
      <w:numFmt w:val="decimal"/>
      <w:lvlText w:val="%4."/>
      <w:lvlJc w:val="left"/>
      <w:pPr>
        <w:ind w:left="9610" w:hanging="360"/>
      </w:pPr>
    </w:lvl>
    <w:lvl w:ilvl="4" w:tplc="04160019" w:tentative="1">
      <w:start w:val="1"/>
      <w:numFmt w:val="lowerLetter"/>
      <w:lvlText w:val="%5."/>
      <w:lvlJc w:val="left"/>
      <w:pPr>
        <w:ind w:left="10330" w:hanging="360"/>
      </w:pPr>
    </w:lvl>
    <w:lvl w:ilvl="5" w:tplc="0416001B" w:tentative="1">
      <w:start w:val="1"/>
      <w:numFmt w:val="lowerRoman"/>
      <w:lvlText w:val="%6."/>
      <w:lvlJc w:val="right"/>
      <w:pPr>
        <w:ind w:left="11050" w:hanging="180"/>
      </w:pPr>
    </w:lvl>
    <w:lvl w:ilvl="6" w:tplc="0416000F" w:tentative="1">
      <w:start w:val="1"/>
      <w:numFmt w:val="decimal"/>
      <w:lvlText w:val="%7."/>
      <w:lvlJc w:val="left"/>
      <w:pPr>
        <w:ind w:left="11770" w:hanging="360"/>
      </w:pPr>
    </w:lvl>
    <w:lvl w:ilvl="7" w:tplc="04160019" w:tentative="1">
      <w:start w:val="1"/>
      <w:numFmt w:val="lowerLetter"/>
      <w:lvlText w:val="%8."/>
      <w:lvlJc w:val="left"/>
      <w:pPr>
        <w:ind w:left="12490" w:hanging="360"/>
      </w:pPr>
    </w:lvl>
    <w:lvl w:ilvl="8" w:tplc="0416001B" w:tentative="1">
      <w:start w:val="1"/>
      <w:numFmt w:val="lowerRoman"/>
      <w:lvlText w:val="%9."/>
      <w:lvlJc w:val="right"/>
      <w:pPr>
        <w:ind w:left="13210" w:hanging="180"/>
      </w:pPr>
    </w:lvl>
  </w:abstractNum>
  <w:abstractNum w:abstractNumId="29" w15:restartNumberingAfterBreak="0">
    <w:nsid w:val="75977DFD"/>
    <w:multiLevelType w:val="multilevel"/>
    <w:tmpl w:val="714E3BE8"/>
    <w:lvl w:ilvl="0">
      <w:start w:val="1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0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90" w:hanging="99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8DC5362"/>
    <w:multiLevelType w:val="hybridMultilevel"/>
    <w:tmpl w:val="E58CC904"/>
    <w:lvl w:ilvl="0" w:tplc="5CF0F4A4">
      <w:start w:val="1"/>
      <w:numFmt w:val="lowerLetter"/>
      <w:pStyle w:val="Alinea"/>
      <w:lvlText w:val="%1)"/>
      <w:lvlJc w:val="left"/>
      <w:pPr>
        <w:tabs>
          <w:tab w:val="num" w:pos="425"/>
        </w:tabs>
        <w:ind w:left="425" w:hanging="283"/>
      </w:pPr>
      <w:rPr>
        <w:rFonts w:ascii="Arial" w:eastAsia="Calibri" w:hAnsi="Arial" w:cs="Arial" w:hint="default"/>
        <w:sz w:val="24"/>
        <w:szCs w:val="24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BE850A8"/>
    <w:multiLevelType w:val="hybridMultilevel"/>
    <w:tmpl w:val="A60E15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7">
      <w:start w:val="1"/>
      <w:numFmt w:val="lowerLetter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7D26F1"/>
    <w:multiLevelType w:val="hybridMultilevel"/>
    <w:tmpl w:val="63A8933C"/>
    <w:lvl w:ilvl="0" w:tplc="8DC67FCA">
      <w:start w:val="1"/>
      <w:numFmt w:val="upperRoman"/>
      <w:lvlText w:val="%1."/>
      <w:lvlJc w:val="left"/>
      <w:pPr>
        <w:tabs>
          <w:tab w:val="num" w:pos="2934"/>
        </w:tabs>
        <w:ind w:left="293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DB4D09"/>
    <w:multiLevelType w:val="multilevel"/>
    <w:tmpl w:val="ADC4D8C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2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74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36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num w:numId="1">
    <w:abstractNumId w:val="5"/>
  </w:num>
  <w:num w:numId="2">
    <w:abstractNumId w:val="10"/>
  </w:num>
  <w:num w:numId="3">
    <w:abstractNumId w:val="23"/>
  </w:num>
  <w:num w:numId="4">
    <w:abstractNumId w:val="9"/>
  </w:num>
  <w:num w:numId="5">
    <w:abstractNumId w:val="7"/>
  </w:num>
  <w:num w:numId="6">
    <w:abstractNumId w:val="3"/>
  </w:num>
  <w:num w:numId="7">
    <w:abstractNumId w:val="12"/>
  </w:num>
  <w:num w:numId="8">
    <w:abstractNumId w:val="0"/>
  </w:num>
  <w:num w:numId="9">
    <w:abstractNumId w:val="22"/>
  </w:num>
  <w:num w:numId="10">
    <w:abstractNumId w:val="7"/>
  </w:num>
  <w:num w:numId="11">
    <w:abstractNumId w:val="21"/>
  </w:num>
  <w:num w:numId="12">
    <w:abstractNumId w:val="2"/>
  </w:num>
  <w:num w:numId="13">
    <w:abstractNumId w:val="13"/>
  </w:num>
  <w:num w:numId="14">
    <w:abstractNumId w:val="16"/>
  </w:num>
  <w:num w:numId="15">
    <w:abstractNumId w:val="8"/>
  </w:num>
  <w:num w:numId="16">
    <w:abstractNumId w:val="31"/>
  </w:num>
  <w:num w:numId="17">
    <w:abstractNumId w:val="29"/>
  </w:num>
  <w:num w:numId="18">
    <w:abstractNumId w:val="14"/>
  </w:num>
  <w:num w:numId="19">
    <w:abstractNumId w:val="11"/>
  </w:num>
  <w:num w:numId="20">
    <w:abstractNumId w:val="28"/>
  </w:num>
  <w:num w:numId="21">
    <w:abstractNumId w:val="17"/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7"/>
  </w:num>
  <w:num w:numId="26">
    <w:abstractNumId w:val="25"/>
  </w:num>
  <w:num w:numId="27">
    <w:abstractNumId w:val="1"/>
  </w:num>
  <w:num w:numId="28">
    <w:abstractNumId w:val="4"/>
  </w:num>
  <w:num w:numId="29">
    <w:abstractNumId w:val="20"/>
  </w:num>
  <w:num w:numId="30">
    <w:abstractNumId w:val="32"/>
  </w:num>
  <w:num w:numId="31">
    <w:abstractNumId w:val="19"/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26"/>
  </w:num>
  <w:num w:numId="35">
    <w:abstractNumId w:val="1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603"/>
    <w:rsid w:val="000008EA"/>
    <w:rsid w:val="0000096C"/>
    <w:rsid w:val="00000B8B"/>
    <w:rsid w:val="00001299"/>
    <w:rsid w:val="00002608"/>
    <w:rsid w:val="00002E2F"/>
    <w:rsid w:val="00002FC7"/>
    <w:rsid w:val="00003980"/>
    <w:rsid w:val="00003C16"/>
    <w:rsid w:val="00003F95"/>
    <w:rsid w:val="00005954"/>
    <w:rsid w:val="00005CA4"/>
    <w:rsid w:val="00006E4D"/>
    <w:rsid w:val="00007085"/>
    <w:rsid w:val="00007A28"/>
    <w:rsid w:val="00007C44"/>
    <w:rsid w:val="00010079"/>
    <w:rsid w:val="00012239"/>
    <w:rsid w:val="0001245F"/>
    <w:rsid w:val="000141CA"/>
    <w:rsid w:val="00014522"/>
    <w:rsid w:val="00014FBE"/>
    <w:rsid w:val="00015212"/>
    <w:rsid w:val="00015FC4"/>
    <w:rsid w:val="00017F28"/>
    <w:rsid w:val="0002038D"/>
    <w:rsid w:val="0002126E"/>
    <w:rsid w:val="000227E9"/>
    <w:rsid w:val="000237D5"/>
    <w:rsid w:val="00024900"/>
    <w:rsid w:val="00025F97"/>
    <w:rsid w:val="00026B64"/>
    <w:rsid w:val="00027A80"/>
    <w:rsid w:val="000301F2"/>
    <w:rsid w:val="00030997"/>
    <w:rsid w:val="00032169"/>
    <w:rsid w:val="000322D8"/>
    <w:rsid w:val="000323A8"/>
    <w:rsid w:val="00033517"/>
    <w:rsid w:val="000337B1"/>
    <w:rsid w:val="00033B01"/>
    <w:rsid w:val="000344FA"/>
    <w:rsid w:val="00034686"/>
    <w:rsid w:val="00034B64"/>
    <w:rsid w:val="00035CE3"/>
    <w:rsid w:val="00036ACB"/>
    <w:rsid w:val="0003765B"/>
    <w:rsid w:val="00040B8C"/>
    <w:rsid w:val="00040F12"/>
    <w:rsid w:val="00042122"/>
    <w:rsid w:val="000428FB"/>
    <w:rsid w:val="00043018"/>
    <w:rsid w:val="00043349"/>
    <w:rsid w:val="00043812"/>
    <w:rsid w:val="000438D2"/>
    <w:rsid w:val="00044AC8"/>
    <w:rsid w:val="000450DB"/>
    <w:rsid w:val="00046416"/>
    <w:rsid w:val="000470EB"/>
    <w:rsid w:val="000479CD"/>
    <w:rsid w:val="00050C56"/>
    <w:rsid w:val="00050D37"/>
    <w:rsid w:val="00052557"/>
    <w:rsid w:val="00052781"/>
    <w:rsid w:val="00052911"/>
    <w:rsid w:val="00052E0D"/>
    <w:rsid w:val="00053F93"/>
    <w:rsid w:val="00053FD4"/>
    <w:rsid w:val="000562AA"/>
    <w:rsid w:val="00056DCE"/>
    <w:rsid w:val="00056E1C"/>
    <w:rsid w:val="000572F2"/>
    <w:rsid w:val="000575BE"/>
    <w:rsid w:val="000577C8"/>
    <w:rsid w:val="00057F7D"/>
    <w:rsid w:val="00060587"/>
    <w:rsid w:val="00060EF3"/>
    <w:rsid w:val="00061685"/>
    <w:rsid w:val="000616FC"/>
    <w:rsid w:val="00061AE9"/>
    <w:rsid w:val="00061F18"/>
    <w:rsid w:val="00061FA4"/>
    <w:rsid w:val="00062BF8"/>
    <w:rsid w:val="000631BF"/>
    <w:rsid w:val="00063F39"/>
    <w:rsid w:val="00064327"/>
    <w:rsid w:val="00064A33"/>
    <w:rsid w:val="00064C1D"/>
    <w:rsid w:val="00064FE5"/>
    <w:rsid w:val="00065F31"/>
    <w:rsid w:val="000668BA"/>
    <w:rsid w:val="00066AA5"/>
    <w:rsid w:val="00066E9E"/>
    <w:rsid w:val="00067957"/>
    <w:rsid w:val="000707D6"/>
    <w:rsid w:val="000708CA"/>
    <w:rsid w:val="00072201"/>
    <w:rsid w:val="00072E5F"/>
    <w:rsid w:val="00073122"/>
    <w:rsid w:val="00073BE8"/>
    <w:rsid w:val="00073E88"/>
    <w:rsid w:val="0007411C"/>
    <w:rsid w:val="00074508"/>
    <w:rsid w:val="00080F6B"/>
    <w:rsid w:val="0008185D"/>
    <w:rsid w:val="00081C43"/>
    <w:rsid w:val="00081D4E"/>
    <w:rsid w:val="00081E6D"/>
    <w:rsid w:val="00082BD5"/>
    <w:rsid w:val="000831B9"/>
    <w:rsid w:val="000839D8"/>
    <w:rsid w:val="00084A49"/>
    <w:rsid w:val="00086036"/>
    <w:rsid w:val="00086038"/>
    <w:rsid w:val="000863E1"/>
    <w:rsid w:val="000903A1"/>
    <w:rsid w:val="00092D6F"/>
    <w:rsid w:val="000942F1"/>
    <w:rsid w:val="0009566A"/>
    <w:rsid w:val="000958EF"/>
    <w:rsid w:val="00095E4C"/>
    <w:rsid w:val="000960A9"/>
    <w:rsid w:val="00097123"/>
    <w:rsid w:val="00097210"/>
    <w:rsid w:val="00097BDD"/>
    <w:rsid w:val="000A1983"/>
    <w:rsid w:val="000A21CA"/>
    <w:rsid w:val="000A2966"/>
    <w:rsid w:val="000A2DBD"/>
    <w:rsid w:val="000A4887"/>
    <w:rsid w:val="000A5465"/>
    <w:rsid w:val="000A5506"/>
    <w:rsid w:val="000B18C2"/>
    <w:rsid w:val="000B20CA"/>
    <w:rsid w:val="000B21B3"/>
    <w:rsid w:val="000B222F"/>
    <w:rsid w:val="000B2286"/>
    <w:rsid w:val="000B2507"/>
    <w:rsid w:val="000B3ACD"/>
    <w:rsid w:val="000B4270"/>
    <w:rsid w:val="000B43B3"/>
    <w:rsid w:val="000B48F0"/>
    <w:rsid w:val="000B50BA"/>
    <w:rsid w:val="000B53D4"/>
    <w:rsid w:val="000B5E4B"/>
    <w:rsid w:val="000B6E08"/>
    <w:rsid w:val="000B7C68"/>
    <w:rsid w:val="000C0B9C"/>
    <w:rsid w:val="000C0CB3"/>
    <w:rsid w:val="000C1EF8"/>
    <w:rsid w:val="000C21C7"/>
    <w:rsid w:val="000C266C"/>
    <w:rsid w:val="000C5084"/>
    <w:rsid w:val="000C6171"/>
    <w:rsid w:val="000C69E7"/>
    <w:rsid w:val="000C7396"/>
    <w:rsid w:val="000D0028"/>
    <w:rsid w:val="000D0BB3"/>
    <w:rsid w:val="000D0EEC"/>
    <w:rsid w:val="000D11F3"/>
    <w:rsid w:val="000D126F"/>
    <w:rsid w:val="000D1F61"/>
    <w:rsid w:val="000D3C83"/>
    <w:rsid w:val="000D43DF"/>
    <w:rsid w:val="000D5258"/>
    <w:rsid w:val="000D6F47"/>
    <w:rsid w:val="000D759F"/>
    <w:rsid w:val="000E0D13"/>
    <w:rsid w:val="000E158E"/>
    <w:rsid w:val="000E1EAA"/>
    <w:rsid w:val="000E2FEA"/>
    <w:rsid w:val="000E3F9A"/>
    <w:rsid w:val="000E4D1A"/>
    <w:rsid w:val="000E5312"/>
    <w:rsid w:val="000E556C"/>
    <w:rsid w:val="000E6BC2"/>
    <w:rsid w:val="000E712E"/>
    <w:rsid w:val="000F0385"/>
    <w:rsid w:val="000F0439"/>
    <w:rsid w:val="000F05EB"/>
    <w:rsid w:val="000F22B5"/>
    <w:rsid w:val="000F269C"/>
    <w:rsid w:val="000F276A"/>
    <w:rsid w:val="000F2996"/>
    <w:rsid w:val="000F3010"/>
    <w:rsid w:val="000F31DF"/>
    <w:rsid w:val="000F39DE"/>
    <w:rsid w:val="000F3FE6"/>
    <w:rsid w:val="000F46E8"/>
    <w:rsid w:val="000F4D18"/>
    <w:rsid w:val="000F4D8C"/>
    <w:rsid w:val="000F736B"/>
    <w:rsid w:val="000F7696"/>
    <w:rsid w:val="00100381"/>
    <w:rsid w:val="00100E6E"/>
    <w:rsid w:val="00101B53"/>
    <w:rsid w:val="00104112"/>
    <w:rsid w:val="00104765"/>
    <w:rsid w:val="001049F6"/>
    <w:rsid w:val="0010512F"/>
    <w:rsid w:val="001068EC"/>
    <w:rsid w:val="001069F5"/>
    <w:rsid w:val="001101DA"/>
    <w:rsid w:val="00110672"/>
    <w:rsid w:val="00111440"/>
    <w:rsid w:val="00111F34"/>
    <w:rsid w:val="00112377"/>
    <w:rsid w:val="001129DF"/>
    <w:rsid w:val="001132BD"/>
    <w:rsid w:val="00113C07"/>
    <w:rsid w:val="001140E8"/>
    <w:rsid w:val="00115B48"/>
    <w:rsid w:val="00115C09"/>
    <w:rsid w:val="0011605A"/>
    <w:rsid w:val="00116571"/>
    <w:rsid w:val="001171C9"/>
    <w:rsid w:val="00117C35"/>
    <w:rsid w:val="00120200"/>
    <w:rsid w:val="00120D8C"/>
    <w:rsid w:val="00120F44"/>
    <w:rsid w:val="00121075"/>
    <w:rsid w:val="001211DF"/>
    <w:rsid w:val="0012167B"/>
    <w:rsid w:val="00121D2B"/>
    <w:rsid w:val="001226AF"/>
    <w:rsid w:val="00122FE3"/>
    <w:rsid w:val="00123556"/>
    <w:rsid w:val="0012367E"/>
    <w:rsid w:val="00123B6A"/>
    <w:rsid w:val="00123B79"/>
    <w:rsid w:val="00124DF8"/>
    <w:rsid w:val="00126104"/>
    <w:rsid w:val="001266FF"/>
    <w:rsid w:val="00127813"/>
    <w:rsid w:val="001302C9"/>
    <w:rsid w:val="00130B91"/>
    <w:rsid w:val="001311BF"/>
    <w:rsid w:val="001312C9"/>
    <w:rsid w:val="00132096"/>
    <w:rsid w:val="001323DE"/>
    <w:rsid w:val="001329C2"/>
    <w:rsid w:val="001345B6"/>
    <w:rsid w:val="0013485B"/>
    <w:rsid w:val="00134C4D"/>
    <w:rsid w:val="0013592E"/>
    <w:rsid w:val="00135A0F"/>
    <w:rsid w:val="00135C39"/>
    <w:rsid w:val="00136D78"/>
    <w:rsid w:val="00140BA2"/>
    <w:rsid w:val="00141062"/>
    <w:rsid w:val="00142EE5"/>
    <w:rsid w:val="001441A5"/>
    <w:rsid w:val="00144E9E"/>
    <w:rsid w:val="00145540"/>
    <w:rsid w:val="0014567E"/>
    <w:rsid w:val="0014726A"/>
    <w:rsid w:val="0014726E"/>
    <w:rsid w:val="00151A34"/>
    <w:rsid w:val="00151D18"/>
    <w:rsid w:val="00151D5E"/>
    <w:rsid w:val="00152BEC"/>
    <w:rsid w:val="00153F86"/>
    <w:rsid w:val="00154622"/>
    <w:rsid w:val="001548AB"/>
    <w:rsid w:val="0015550D"/>
    <w:rsid w:val="00157071"/>
    <w:rsid w:val="00157156"/>
    <w:rsid w:val="00157189"/>
    <w:rsid w:val="00157427"/>
    <w:rsid w:val="00157565"/>
    <w:rsid w:val="00160C01"/>
    <w:rsid w:val="00161994"/>
    <w:rsid w:val="001619CB"/>
    <w:rsid w:val="001629BC"/>
    <w:rsid w:val="0016355F"/>
    <w:rsid w:val="0016379F"/>
    <w:rsid w:val="00163B1D"/>
    <w:rsid w:val="00164490"/>
    <w:rsid w:val="001649CD"/>
    <w:rsid w:val="0016523A"/>
    <w:rsid w:val="00166A8C"/>
    <w:rsid w:val="00166BC5"/>
    <w:rsid w:val="00171799"/>
    <w:rsid w:val="00172883"/>
    <w:rsid w:val="00173492"/>
    <w:rsid w:val="001737F0"/>
    <w:rsid w:val="001753E8"/>
    <w:rsid w:val="00175460"/>
    <w:rsid w:val="00175A87"/>
    <w:rsid w:val="00175C23"/>
    <w:rsid w:val="00175D3F"/>
    <w:rsid w:val="00175EF2"/>
    <w:rsid w:val="0017661A"/>
    <w:rsid w:val="00177003"/>
    <w:rsid w:val="001770D8"/>
    <w:rsid w:val="00177696"/>
    <w:rsid w:val="00177718"/>
    <w:rsid w:val="00177B8C"/>
    <w:rsid w:val="00180F92"/>
    <w:rsid w:val="00182B4D"/>
    <w:rsid w:val="001831C2"/>
    <w:rsid w:val="00183B68"/>
    <w:rsid w:val="0018496D"/>
    <w:rsid w:val="00186FCF"/>
    <w:rsid w:val="001874A8"/>
    <w:rsid w:val="00187BC1"/>
    <w:rsid w:val="00187BF9"/>
    <w:rsid w:val="001908B1"/>
    <w:rsid w:val="001910A6"/>
    <w:rsid w:val="00192E12"/>
    <w:rsid w:val="00194617"/>
    <w:rsid w:val="00194DD2"/>
    <w:rsid w:val="00194F8F"/>
    <w:rsid w:val="00196157"/>
    <w:rsid w:val="001964EA"/>
    <w:rsid w:val="001966EC"/>
    <w:rsid w:val="00197C40"/>
    <w:rsid w:val="001A05AB"/>
    <w:rsid w:val="001A107C"/>
    <w:rsid w:val="001A13B9"/>
    <w:rsid w:val="001A1AB8"/>
    <w:rsid w:val="001A31DD"/>
    <w:rsid w:val="001A32B8"/>
    <w:rsid w:val="001A36D5"/>
    <w:rsid w:val="001A383E"/>
    <w:rsid w:val="001A3BAD"/>
    <w:rsid w:val="001A4309"/>
    <w:rsid w:val="001A5624"/>
    <w:rsid w:val="001A5B7D"/>
    <w:rsid w:val="001A5C8E"/>
    <w:rsid w:val="001A6745"/>
    <w:rsid w:val="001A7359"/>
    <w:rsid w:val="001B036A"/>
    <w:rsid w:val="001B1038"/>
    <w:rsid w:val="001B1084"/>
    <w:rsid w:val="001B13E7"/>
    <w:rsid w:val="001B141B"/>
    <w:rsid w:val="001B2592"/>
    <w:rsid w:val="001B26E2"/>
    <w:rsid w:val="001B2C99"/>
    <w:rsid w:val="001B317D"/>
    <w:rsid w:val="001B384C"/>
    <w:rsid w:val="001B3BD6"/>
    <w:rsid w:val="001B3BF5"/>
    <w:rsid w:val="001B3C2B"/>
    <w:rsid w:val="001B4253"/>
    <w:rsid w:val="001B4DE3"/>
    <w:rsid w:val="001B5037"/>
    <w:rsid w:val="001B5849"/>
    <w:rsid w:val="001B65B3"/>
    <w:rsid w:val="001B6D8C"/>
    <w:rsid w:val="001B7619"/>
    <w:rsid w:val="001B782F"/>
    <w:rsid w:val="001B7F72"/>
    <w:rsid w:val="001C0484"/>
    <w:rsid w:val="001C0A55"/>
    <w:rsid w:val="001C0B77"/>
    <w:rsid w:val="001C0F95"/>
    <w:rsid w:val="001C17CF"/>
    <w:rsid w:val="001C1997"/>
    <w:rsid w:val="001C3C98"/>
    <w:rsid w:val="001C3F40"/>
    <w:rsid w:val="001C4085"/>
    <w:rsid w:val="001C4180"/>
    <w:rsid w:val="001C425C"/>
    <w:rsid w:val="001C4865"/>
    <w:rsid w:val="001C4DED"/>
    <w:rsid w:val="001C56A2"/>
    <w:rsid w:val="001C61EC"/>
    <w:rsid w:val="001C67A1"/>
    <w:rsid w:val="001C7229"/>
    <w:rsid w:val="001C77C7"/>
    <w:rsid w:val="001C79BA"/>
    <w:rsid w:val="001D002E"/>
    <w:rsid w:val="001D0717"/>
    <w:rsid w:val="001D0C77"/>
    <w:rsid w:val="001D0F8F"/>
    <w:rsid w:val="001D1220"/>
    <w:rsid w:val="001D1402"/>
    <w:rsid w:val="001D1CB1"/>
    <w:rsid w:val="001D4056"/>
    <w:rsid w:val="001D43E1"/>
    <w:rsid w:val="001D4A26"/>
    <w:rsid w:val="001D65C8"/>
    <w:rsid w:val="001D75FB"/>
    <w:rsid w:val="001D76D9"/>
    <w:rsid w:val="001E05D0"/>
    <w:rsid w:val="001E36C3"/>
    <w:rsid w:val="001E5606"/>
    <w:rsid w:val="001E566A"/>
    <w:rsid w:val="001E5F23"/>
    <w:rsid w:val="001E6D7C"/>
    <w:rsid w:val="001E70E2"/>
    <w:rsid w:val="001E7181"/>
    <w:rsid w:val="001E76DE"/>
    <w:rsid w:val="001E7843"/>
    <w:rsid w:val="001E7DC6"/>
    <w:rsid w:val="001F46AA"/>
    <w:rsid w:val="001F519D"/>
    <w:rsid w:val="001F5BF2"/>
    <w:rsid w:val="001F60F3"/>
    <w:rsid w:val="001F69EB"/>
    <w:rsid w:val="00200BA1"/>
    <w:rsid w:val="0020106D"/>
    <w:rsid w:val="0020139F"/>
    <w:rsid w:val="00202E74"/>
    <w:rsid w:val="00204966"/>
    <w:rsid w:val="00204E8C"/>
    <w:rsid w:val="002061F2"/>
    <w:rsid w:val="002063A2"/>
    <w:rsid w:val="00206E70"/>
    <w:rsid w:val="00207717"/>
    <w:rsid w:val="00210020"/>
    <w:rsid w:val="00210E6A"/>
    <w:rsid w:val="0021107D"/>
    <w:rsid w:val="00211BCD"/>
    <w:rsid w:val="00212699"/>
    <w:rsid w:val="00212CA7"/>
    <w:rsid w:val="0021332F"/>
    <w:rsid w:val="00213961"/>
    <w:rsid w:val="002142AE"/>
    <w:rsid w:val="00215731"/>
    <w:rsid w:val="00215FDE"/>
    <w:rsid w:val="002162DA"/>
    <w:rsid w:val="00217B7C"/>
    <w:rsid w:val="002216F7"/>
    <w:rsid w:val="0022268D"/>
    <w:rsid w:val="002239E0"/>
    <w:rsid w:val="00223B5B"/>
    <w:rsid w:val="00224C75"/>
    <w:rsid w:val="00226235"/>
    <w:rsid w:val="00226BF4"/>
    <w:rsid w:val="00230229"/>
    <w:rsid w:val="0023120C"/>
    <w:rsid w:val="00231343"/>
    <w:rsid w:val="002315D6"/>
    <w:rsid w:val="00231C1C"/>
    <w:rsid w:val="00232271"/>
    <w:rsid w:val="00234803"/>
    <w:rsid w:val="002348EB"/>
    <w:rsid w:val="00235ACD"/>
    <w:rsid w:val="00236393"/>
    <w:rsid w:val="00236733"/>
    <w:rsid w:val="002369BE"/>
    <w:rsid w:val="00236ADC"/>
    <w:rsid w:val="002405A2"/>
    <w:rsid w:val="0024073E"/>
    <w:rsid w:val="002408CE"/>
    <w:rsid w:val="00241949"/>
    <w:rsid w:val="00242212"/>
    <w:rsid w:val="00243045"/>
    <w:rsid w:val="0024367A"/>
    <w:rsid w:val="00244CDB"/>
    <w:rsid w:val="00244F5C"/>
    <w:rsid w:val="002459AC"/>
    <w:rsid w:val="00245D60"/>
    <w:rsid w:val="00246C5C"/>
    <w:rsid w:val="0024724B"/>
    <w:rsid w:val="00250686"/>
    <w:rsid w:val="00250E4B"/>
    <w:rsid w:val="002512B7"/>
    <w:rsid w:val="00251816"/>
    <w:rsid w:val="00251821"/>
    <w:rsid w:val="002522D8"/>
    <w:rsid w:val="00252BE9"/>
    <w:rsid w:val="00253A4E"/>
    <w:rsid w:val="00255DD7"/>
    <w:rsid w:val="00256488"/>
    <w:rsid w:val="00256CE8"/>
    <w:rsid w:val="00257C1A"/>
    <w:rsid w:val="002606A0"/>
    <w:rsid w:val="00261DB6"/>
    <w:rsid w:val="00261FB9"/>
    <w:rsid w:val="0026272E"/>
    <w:rsid w:val="0026280C"/>
    <w:rsid w:val="00263AC4"/>
    <w:rsid w:val="0026575C"/>
    <w:rsid w:val="00265A6D"/>
    <w:rsid w:val="00267C44"/>
    <w:rsid w:val="00272AA8"/>
    <w:rsid w:val="00272E95"/>
    <w:rsid w:val="00273454"/>
    <w:rsid w:val="0027362C"/>
    <w:rsid w:val="002748AE"/>
    <w:rsid w:val="00275A4C"/>
    <w:rsid w:val="00275BBC"/>
    <w:rsid w:val="0027635C"/>
    <w:rsid w:val="002763DE"/>
    <w:rsid w:val="002765C0"/>
    <w:rsid w:val="00276B8E"/>
    <w:rsid w:val="002812F8"/>
    <w:rsid w:val="00282227"/>
    <w:rsid w:val="00282756"/>
    <w:rsid w:val="0028385F"/>
    <w:rsid w:val="00283BE4"/>
    <w:rsid w:val="00284F2C"/>
    <w:rsid w:val="00285E96"/>
    <w:rsid w:val="0028632C"/>
    <w:rsid w:val="00287C28"/>
    <w:rsid w:val="00293817"/>
    <w:rsid w:val="00293B43"/>
    <w:rsid w:val="002942CD"/>
    <w:rsid w:val="00294A13"/>
    <w:rsid w:val="00294B64"/>
    <w:rsid w:val="002959B3"/>
    <w:rsid w:val="00296670"/>
    <w:rsid w:val="002971F6"/>
    <w:rsid w:val="002A0097"/>
    <w:rsid w:val="002A0199"/>
    <w:rsid w:val="002A080E"/>
    <w:rsid w:val="002A0FCE"/>
    <w:rsid w:val="002A11C5"/>
    <w:rsid w:val="002A129E"/>
    <w:rsid w:val="002A1F04"/>
    <w:rsid w:val="002A2080"/>
    <w:rsid w:val="002A271A"/>
    <w:rsid w:val="002A3A47"/>
    <w:rsid w:val="002A463B"/>
    <w:rsid w:val="002A58CA"/>
    <w:rsid w:val="002A6043"/>
    <w:rsid w:val="002A6064"/>
    <w:rsid w:val="002A7059"/>
    <w:rsid w:val="002A7E4C"/>
    <w:rsid w:val="002B02DA"/>
    <w:rsid w:val="002B0833"/>
    <w:rsid w:val="002B1332"/>
    <w:rsid w:val="002B14FC"/>
    <w:rsid w:val="002B1501"/>
    <w:rsid w:val="002B254B"/>
    <w:rsid w:val="002B2654"/>
    <w:rsid w:val="002B289D"/>
    <w:rsid w:val="002B3224"/>
    <w:rsid w:val="002B53EC"/>
    <w:rsid w:val="002B6E8E"/>
    <w:rsid w:val="002B7598"/>
    <w:rsid w:val="002B777A"/>
    <w:rsid w:val="002B7A1B"/>
    <w:rsid w:val="002C0771"/>
    <w:rsid w:val="002C0CC6"/>
    <w:rsid w:val="002C0FC9"/>
    <w:rsid w:val="002C13AE"/>
    <w:rsid w:val="002C1C3A"/>
    <w:rsid w:val="002C1EE9"/>
    <w:rsid w:val="002C2346"/>
    <w:rsid w:val="002C2FD3"/>
    <w:rsid w:val="002C34AC"/>
    <w:rsid w:val="002C3812"/>
    <w:rsid w:val="002C40B3"/>
    <w:rsid w:val="002C412A"/>
    <w:rsid w:val="002C4C33"/>
    <w:rsid w:val="002C4F03"/>
    <w:rsid w:val="002C57D6"/>
    <w:rsid w:val="002C69AE"/>
    <w:rsid w:val="002C70CC"/>
    <w:rsid w:val="002C7CCE"/>
    <w:rsid w:val="002C7D87"/>
    <w:rsid w:val="002C7E73"/>
    <w:rsid w:val="002D087D"/>
    <w:rsid w:val="002D1166"/>
    <w:rsid w:val="002D1F25"/>
    <w:rsid w:val="002D21E7"/>
    <w:rsid w:val="002D298C"/>
    <w:rsid w:val="002D2BC8"/>
    <w:rsid w:val="002D33AF"/>
    <w:rsid w:val="002D400A"/>
    <w:rsid w:val="002D4FA8"/>
    <w:rsid w:val="002D5300"/>
    <w:rsid w:val="002D53BB"/>
    <w:rsid w:val="002D5432"/>
    <w:rsid w:val="002D5A39"/>
    <w:rsid w:val="002D5B3D"/>
    <w:rsid w:val="002D7091"/>
    <w:rsid w:val="002E0CA4"/>
    <w:rsid w:val="002E122C"/>
    <w:rsid w:val="002E1ACB"/>
    <w:rsid w:val="002E1C5A"/>
    <w:rsid w:val="002E30E0"/>
    <w:rsid w:val="002E337A"/>
    <w:rsid w:val="002E3650"/>
    <w:rsid w:val="002E37C6"/>
    <w:rsid w:val="002E3C8D"/>
    <w:rsid w:val="002E4741"/>
    <w:rsid w:val="002E5189"/>
    <w:rsid w:val="002E5A67"/>
    <w:rsid w:val="002E71AA"/>
    <w:rsid w:val="002E7763"/>
    <w:rsid w:val="002E7977"/>
    <w:rsid w:val="002E79D0"/>
    <w:rsid w:val="002F013C"/>
    <w:rsid w:val="002F04FD"/>
    <w:rsid w:val="002F08B6"/>
    <w:rsid w:val="002F0A63"/>
    <w:rsid w:val="002F11EE"/>
    <w:rsid w:val="002F1737"/>
    <w:rsid w:val="002F1FF4"/>
    <w:rsid w:val="002F227E"/>
    <w:rsid w:val="002F3691"/>
    <w:rsid w:val="002F39A3"/>
    <w:rsid w:val="002F3FDF"/>
    <w:rsid w:val="002F67EC"/>
    <w:rsid w:val="002F7186"/>
    <w:rsid w:val="002F7269"/>
    <w:rsid w:val="003015DD"/>
    <w:rsid w:val="00301E82"/>
    <w:rsid w:val="00301F11"/>
    <w:rsid w:val="00303600"/>
    <w:rsid w:val="0030369D"/>
    <w:rsid w:val="00303DA4"/>
    <w:rsid w:val="00303DEE"/>
    <w:rsid w:val="0030410C"/>
    <w:rsid w:val="00305482"/>
    <w:rsid w:val="00305B4A"/>
    <w:rsid w:val="00305C37"/>
    <w:rsid w:val="0030668C"/>
    <w:rsid w:val="00306A44"/>
    <w:rsid w:val="00306BA7"/>
    <w:rsid w:val="00307264"/>
    <w:rsid w:val="003072F5"/>
    <w:rsid w:val="00307805"/>
    <w:rsid w:val="00307879"/>
    <w:rsid w:val="003105CB"/>
    <w:rsid w:val="0031064C"/>
    <w:rsid w:val="00310AE8"/>
    <w:rsid w:val="00310B0F"/>
    <w:rsid w:val="00311307"/>
    <w:rsid w:val="00311B0A"/>
    <w:rsid w:val="00312048"/>
    <w:rsid w:val="00312854"/>
    <w:rsid w:val="00313293"/>
    <w:rsid w:val="00314E9F"/>
    <w:rsid w:val="00316075"/>
    <w:rsid w:val="003161E0"/>
    <w:rsid w:val="0031656C"/>
    <w:rsid w:val="00316C00"/>
    <w:rsid w:val="00316ECF"/>
    <w:rsid w:val="00317A1E"/>
    <w:rsid w:val="00317D24"/>
    <w:rsid w:val="00317E2D"/>
    <w:rsid w:val="003202C0"/>
    <w:rsid w:val="003204DD"/>
    <w:rsid w:val="00320D9E"/>
    <w:rsid w:val="00322963"/>
    <w:rsid w:val="003233B7"/>
    <w:rsid w:val="00324108"/>
    <w:rsid w:val="00324E25"/>
    <w:rsid w:val="0032658F"/>
    <w:rsid w:val="00327661"/>
    <w:rsid w:val="00330C92"/>
    <w:rsid w:val="003317B1"/>
    <w:rsid w:val="00331CF6"/>
    <w:rsid w:val="00332E29"/>
    <w:rsid w:val="00332E5C"/>
    <w:rsid w:val="003332EC"/>
    <w:rsid w:val="0033413C"/>
    <w:rsid w:val="00335067"/>
    <w:rsid w:val="00335DDD"/>
    <w:rsid w:val="00335FAC"/>
    <w:rsid w:val="003373A5"/>
    <w:rsid w:val="00337458"/>
    <w:rsid w:val="00337924"/>
    <w:rsid w:val="003421E3"/>
    <w:rsid w:val="0034315E"/>
    <w:rsid w:val="00344218"/>
    <w:rsid w:val="003445EF"/>
    <w:rsid w:val="00344FB4"/>
    <w:rsid w:val="003454AA"/>
    <w:rsid w:val="003454B9"/>
    <w:rsid w:val="003455E1"/>
    <w:rsid w:val="00345BDE"/>
    <w:rsid w:val="00345D32"/>
    <w:rsid w:val="003467FE"/>
    <w:rsid w:val="00346BF7"/>
    <w:rsid w:val="00347282"/>
    <w:rsid w:val="00347310"/>
    <w:rsid w:val="003474E8"/>
    <w:rsid w:val="00347510"/>
    <w:rsid w:val="00347E52"/>
    <w:rsid w:val="00351C74"/>
    <w:rsid w:val="00352056"/>
    <w:rsid w:val="0035274E"/>
    <w:rsid w:val="00352FA1"/>
    <w:rsid w:val="003533EB"/>
    <w:rsid w:val="00353AC2"/>
    <w:rsid w:val="00353B08"/>
    <w:rsid w:val="00353F12"/>
    <w:rsid w:val="00354689"/>
    <w:rsid w:val="00356FAC"/>
    <w:rsid w:val="00361324"/>
    <w:rsid w:val="003626E4"/>
    <w:rsid w:val="003638DA"/>
    <w:rsid w:val="003639FE"/>
    <w:rsid w:val="00363DE1"/>
    <w:rsid w:val="00364F6D"/>
    <w:rsid w:val="00366D24"/>
    <w:rsid w:val="0036768F"/>
    <w:rsid w:val="003678CE"/>
    <w:rsid w:val="0037098E"/>
    <w:rsid w:val="00371503"/>
    <w:rsid w:val="00371864"/>
    <w:rsid w:val="00371A7A"/>
    <w:rsid w:val="0037208F"/>
    <w:rsid w:val="00372772"/>
    <w:rsid w:val="00372A46"/>
    <w:rsid w:val="00375374"/>
    <w:rsid w:val="003754B4"/>
    <w:rsid w:val="003815DB"/>
    <w:rsid w:val="00382EFF"/>
    <w:rsid w:val="0038338D"/>
    <w:rsid w:val="00383D61"/>
    <w:rsid w:val="00384178"/>
    <w:rsid w:val="0038479B"/>
    <w:rsid w:val="00384B23"/>
    <w:rsid w:val="00384C0B"/>
    <w:rsid w:val="00384CCD"/>
    <w:rsid w:val="00384EA2"/>
    <w:rsid w:val="003854AF"/>
    <w:rsid w:val="00385A6C"/>
    <w:rsid w:val="00386A48"/>
    <w:rsid w:val="00386BDD"/>
    <w:rsid w:val="00387450"/>
    <w:rsid w:val="00387B0E"/>
    <w:rsid w:val="003903C9"/>
    <w:rsid w:val="0039074A"/>
    <w:rsid w:val="00390A9A"/>
    <w:rsid w:val="003921F6"/>
    <w:rsid w:val="003924F6"/>
    <w:rsid w:val="00392995"/>
    <w:rsid w:val="00393972"/>
    <w:rsid w:val="00394C83"/>
    <w:rsid w:val="00394D6E"/>
    <w:rsid w:val="00395A68"/>
    <w:rsid w:val="003962AF"/>
    <w:rsid w:val="003963EA"/>
    <w:rsid w:val="00396FE2"/>
    <w:rsid w:val="003972BB"/>
    <w:rsid w:val="0039793F"/>
    <w:rsid w:val="00397C21"/>
    <w:rsid w:val="00397D5A"/>
    <w:rsid w:val="003A0AEC"/>
    <w:rsid w:val="003A0BA2"/>
    <w:rsid w:val="003A34AE"/>
    <w:rsid w:val="003A3AF5"/>
    <w:rsid w:val="003A3C32"/>
    <w:rsid w:val="003A4890"/>
    <w:rsid w:val="003A4B8B"/>
    <w:rsid w:val="003A4F23"/>
    <w:rsid w:val="003A5812"/>
    <w:rsid w:val="003A623A"/>
    <w:rsid w:val="003A6B53"/>
    <w:rsid w:val="003A73A1"/>
    <w:rsid w:val="003A7AE0"/>
    <w:rsid w:val="003A7F56"/>
    <w:rsid w:val="003B075B"/>
    <w:rsid w:val="003B129F"/>
    <w:rsid w:val="003B2B05"/>
    <w:rsid w:val="003B31F4"/>
    <w:rsid w:val="003B3D04"/>
    <w:rsid w:val="003B43BE"/>
    <w:rsid w:val="003B4747"/>
    <w:rsid w:val="003B69B8"/>
    <w:rsid w:val="003B6CFE"/>
    <w:rsid w:val="003B7C55"/>
    <w:rsid w:val="003C034D"/>
    <w:rsid w:val="003C0450"/>
    <w:rsid w:val="003C0A60"/>
    <w:rsid w:val="003C0F56"/>
    <w:rsid w:val="003C11E6"/>
    <w:rsid w:val="003C25C4"/>
    <w:rsid w:val="003C293D"/>
    <w:rsid w:val="003C2AD9"/>
    <w:rsid w:val="003C3B81"/>
    <w:rsid w:val="003C4448"/>
    <w:rsid w:val="003C4679"/>
    <w:rsid w:val="003C6AB3"/>
    <w:rsid w:val="003C7D30"/>
    <w:rsid w:val="003C7EE5"/>
    <w:rsid w:val="003D07A4"/>
    <w:rsid w:val="003D0CED"/>
    <w:rsid w:val="003D127D"/>
    <w:rsid w:val="003D145F"/>
    <w:rsid w:val="003D197A"/>
    <w:rsid w:val="003D3E7E"/>
    <w:rsid w:val="003D56C7"/>
    <w:rsid w:val="003D56D1"/>
    <w:rsid w:val="003D5DD2"/>
    <w:rsid w:val="003E0357"/>
    <w:rsid w:val="003E04BA"/>
    <w:rsid w:val="003E0C3A"/>
    <w:rsid w:val="003E0D5E"/>
    <w:rsid w:val="003E2437"/>
    <w:rsid w:val="003E28D2"/>
    <w:rsid w:val="003E2A2A"/>
    <w:rsid w:val="003E37B5"/>
    <w:rsid w:val="003E405C"/>
    <w:rsid w:val="003E41FA"/>
    <w:rsid w:val="003E50FE"/>
    <w:rsid w:val="003E5EC1"/>
    <w:rsid w:val="003E5FF4"/>
    <w:rsid w:val="003E66BD"/>
    <w:rsid w:val="003F01E2"/>
    <w:rsid w:val="003F0D14"/>
    <w:rsid w:val="003F0D79"/>
    <w:rsid w:val="003F12D1"/>
    <w:rsid w:val="003F12E6"/>
    <w:rsid w:val="003F1F62"/>
    <w:rsid w:val="003F2B43"/>
    <w:rsid w:val="003F2E35"/>
    <w:rsid w:val="003F307E"/>
    <w:rsid w:val="003F4449"/>
    <w:rsid w:val="003F517C"/>
    <w:rsid w:val="003F5C3E"/>
    <w:rsid w:val="00400665"/>
    <w:rsid w:val="00400D7B"/>
    <w:rsid w:val="004012E3"/>
    <w:rsid w:val="00401DC4"/>
    <w:rsid w:val="004020A2"/>
    <w:rsid w:val="00402833"/>
    <w:rsid w:val="00402CA0"/>
    <w:rsid w:val="004040FC"/>
    <w:rsid w:val="00406A46"/>
    <w:rsid w:val="00406C15"/>
    <w:rsid w:val="00406F24"/>
    <w:rsid w:val="00406F7D"/>
    <w:rsid w:val="00407964"/>
    <w:rsid w:val="00410A39"/>
    <w:rsid w:val="004115EE"/>
    <w:rsid w:val="00411687"/>
    <w:rsid w:val="004117B4"/>
    <w:rsid w:val="00411B1E"/>
    <w:rsid w:val="00411E3C"/>
    <w:rsid w:val="00412F6C"/>
    <w:rsid w:val="00413452"/>
    <w:rsid w:val="00413800"/>
    <w:rsid w:val="0041397C"/>
    <w:rsid w:val="00413C67"/>
    <w:rsid w:val="0041440F"/>
    <w:rsid w:val="00414C01"/>
    <w:rsid w:val="004158B0"/>
    <w:rsid w:val="0042062C"/>
    <w:rsid w:val="00420DF4"/>
    <w:rsid w:val="0042109D"/>
    <w:rsid w:val="004225F9"/>
    <w:rsid w:val="00422D21"/>
    <w:rsid w:val="00423D82"/>
    <w:rsid w:val="00424042"/>
    <w:rsid w:val="00424158"/>
    <w:rsid w:val="00424E8A"/>
    <w:rsid w:val="00424F09"/>
    <w:rsid w:val="004252EC"/>
    <w:rsid w:val="00427D9A"/>
    <w:rsid w:val="00430037"/>
    <w:rsid w:val="004303F4"/>
    <w:rsid w:val="004309D4"/>
    <w:rsid w:val="00431C90"/>
    <w:rsid w:val="00431D46"/>
    <w:rsid w:val="00431E1A"/>
    <w:rsid w:val="0043206D"/>
    <w:rsid w:val="00432DBB"/>
    <w:rsid w:val="0043320B"/>
    <w:rsid w:val="004337FF"/>
    <w:rsid w:val="00433883"/>
    <w:rsid w:val="00436B4A"/>
    <w:rsid w:val="004379CE"/>
    <w:rsid w:val="00437DD8"/>
    <w:rsid w:val="00441FF1"/>
    <w:rsid w:val="00442268"/>
    <w:rsid w:val="0044282E"/>
    <w:rsid w:val="00444D04"/>
    <w:rsid w:val="00445289"/>
    <w:rsid w:val="00445988"/>
    <w:rsid w:val="00445AAE"/>
    <w:rsid w:val="0044714E"/>
    <w:rsid w:val="00447776"/>
    <w:rsid w:val="00447CE9"/>
    <w:rsid w:val="00450237"/>
    <w:rsid w:val="004504D3"/>
    <w:rsid w:val="00451433"/>
    <w:rsid w:val="004517A3"/>
    <w:rsid w:val="004527E7"/>
    <w:rsid w:val="0045295F"/>
    <w:rsid w:val="00452BBD"/>
    <w:rsid w:val="004535DB"/>
    <w:rsid w:val="0045488F"/>
    <w:rsid w:val="00455257"/>
    <w:rsid w:val="00455BF2"/>
    <w:rsid w:val="00455D9E"/>
    <w:rsid w:val="004560A7"/>
    <w:rsid w:val="004561CE"/>
    <w:rsid w:val="0045730F"/>
    <w:rsid w:val="00457DD5"/>
    <w:rsid w:val="00457FE3"/>
    <w:rsid w:val="00461288"/>
    <w:rsid w:val="004614A6"/>
    <w:rsid w:val="00462A37"/>
    <w:rsid w:val="00462F12"/>
    <w:rsid w:val="00462FAA"/>
    <w:rsid w:val="00463694"/>
    <w:rsid w:val="00464E28"/>
    <w:rsid w:val="00464F2E"/>
    <w:rsid w:val="0046559F"/>
    <w:rsid w:val="00465722"/>
    <w:rsid w:val="00465B4A"/>
    <w:rsid w:val="00465E5D"/>
    <w:rsid w:val="00465E8A"/>
    <w:rsid w:val="0046659A"/>
    <w:rsid w:val="00466BB0"/>
    <w:rsid w:val="00466BC5"/>
    <w:rsid w:val="004705D5"/>
    <w:rsid w:val="004717EB"/>
    <w:rsid w:val="004719F8"/>
    <w:rsid w:val="00471BC8"/>
    <w:rsid w:val="00471D05"/>
    <w:rsid w:val="0047215F"/>
    <w:rsid w:val="00472207"/>
    <w:rsid w:val="00472293"/>
    <w:rsid w:val="00474331"/>
    <w:rsid w:val="0047476F"/>
    <w:rsid w:val="00474820"/>
    <w:rsid w:val="00476AFE"/>
    <w:rsid w:val="00476DFB"/>
    <w:rsid w:val="004771BE"/>
    <w:rsid w:val="00480306"/>
    <w:rsid w:val="00481306"/>
    <w:rsid w:val="00483579"/>
    <w:rsid w:val="00483CFE"/>
    <w:rsid w:val="00484455"/>
    <w:rsid w:val="00484522"/>
    <w:rsid w:val="004845F1"/>
    <w:rsid w:val="0048486B"/>
    <w:rsid w:val="00485276"/>
    <w:rsid w:val="0048560D"/>
    <w:rsid w:val="00485DC7"/>
    <w:rsid w:val="00486392"/>
    <w:rsid w:val="00486F00"/>
    <w:rsid w:val="0048749C"/>
    <w:rsid w:val="00487B76"/>
    <w:rsid w:val="004900D7"/>
    <w:rsid w:val="00490350"/>
    <w:rsid w:val="00490C35"/>
    <w:rsid w:val="00491549"/>
    <w:rsid w:val="00491A45"/>
    <w:rsid w:val="00491FA1"/>
    <w:rsid w:val="00492292"/>
    <w:rsid w:val="00492345"/>
    <w:rsid w:val="00492ED3"/>
    <w:rsid w:val="004948A9"/>
    <w:rsid w:val="004951F7"/>
    <w:rsid w:val="00495B37"/>
    <w:rsid w:val="00495D97"/>
    <w:rsid w:val="00495F12"/>
    <w:rsid w:val="00495FFE"/>
    <w:rsid w:val="0049630D"/>
    <w:rsid w:val="004973D0"/>
    <w:rsid w:val="00497941"/>
    <w:rsid w:val="004A0FFB"/>
    <w:rsid w:val="004A1130"/>
    <w:rsid w:val="004A2E09"/>
    <w:rsid w:val="004A3072"/>
    <w:rsid w:val="004A3782"/>
    <w:rsid w:val="004A3FE0"/>
    <w:rsid w:val="004A4107"/>
    <w:rsid w:val="004A4434"/>
    <w:rsid w:val="004A446A"/>
    <w:rsid w:val="004A50C2"/>
    <w:rsid w:val="004A514E"/>
    <w:rsid w:val="004A53E9"/>
    <w:rsid w:val="004A5A4C"/>
    <w:rsid w:val="004A7A99"/>
    <w:rsid w:val="004A7DD4"/>
    <w:rsid w:val="004B02FF"/>
    <w:rsid w:val="004B0B6A"/>
    <w:rsid w:val="004B26B7"/>
    <w:rsid w:val="004B30A4"/>
    <w:rsid w:val="004B340E"/>
    <w:rsid w:val="004B4BD4"/>
    <w:rsid w:val="004B5F4A"/>
    <w:rsid w:val="004B641F"/>
    <w:rsid w:val="004B65EA"/>
    <w:rsid w:val="004C0136"/>
    <w:rsid w:val="004C10E1"/>
    <w:rsid w:val="004C16F5"/>
    <w:rsid w:val="004C2114"/>
    <w:rsid w:val="004C2C00"/>
    <w:rsid w:val="004C2F7B"/>
    <w:rsid w:val="004C584D"/>
    <w:rsid w:val="004C6927"/>
    <w:rsid w:val="004C72C9"/>
    <w:rsid w:val="004C75E8"/>
    <w:rsid w:val="004D032C"/>
    <w:rsid w:val="004D0684"/>
    <w:rsid w:val="004D0745"/>
    <w:rsid w:val="004D15F2"/>
    <w:rsid w:val="004D243A"/>
    <w:rsid w:val="004D289A"/>
    <w:rsid w:val="004D2A18"/>
    <w:rsid w:val="004D39FD"/>
    <w:rsid w:val="004D3CC7"/>
    <w:rsid w:val="004D3CEA"/>
    <w:rsid w:val="004D5D19"/>
    <w:rsid w:val="004D6583"/>
    <w:rsid w:val="004D68D2"/>
    <w:rsid w:val="004D7D9F"/>
    <w:rsid w:val="004D7E2E"/>
    <w:rsid w:val="004E006A"/>
    <w:rsid w:val="004E0DD5"/>
    <w:rsid w:val="004E1C4B"/>
    <w:rsid w:val="004E263D"/>
    <w:rsid w:val="004E2816"/>
    <w:rsid w:val="004E282B"/>
    <w:rsid w:val="004E3442"/>
    <w:rsid w:val="004E3770"/>
    <w:rsid w:val="004E57D3"/>
    <w:rsid w:val="004E6054"/>
    <w:rsid w:val="004E6256"/>
    <w:rsid w:val="004E799D"/>
    <w:rsid w:val="004F028D"/>
    <w:rsid w:val="004F0B0F"/>
    <w:rsid w:val="004F285D"/>
    <w:rsid w:val="004F2B47"/>
    <w:rsid w:val="004F4733"/>
    <w:rsid w:val="004F4D56"/>
    <w:rsid w:val="004F4DC6"/>
    <w:rsid w:val="004F5E65"/>
    <w:rsid w:val="004F6C21"/>
    <w:rsid w:val="004F6F4F"/>
    <w:rsid w:val="004F75C1"/>
    <w:rsid w:val="004F776A"/>
    <w:rsid w:val="005018CC"/>
    <w:rsid w:val="0050205E"/>
    <w:rsid w:val="00502904"/>
    <w:rsid w:val="00503B0B"/>
    <w:rsid w:val="00503CE3"/>
    <w:rsid w:val="00503E89"/>
    <w:rsid w:val="00504895"/>
    <w:rsid w:val="00504C7C"/>
    <w:rsid w:val="005057ED"/>
    <w:rsid w:val="00505DDB"/>
    <w:rsid w:val="00506731"/>
    <w:rsid w:val="005069FA"/>
    <w:rsid w:val="00510A3D"/>
    <w:rsid w:val="0051171F"/>
    <w:rsid w:val="0051285B"/>
    <w:rsid w:val="00512AAD"/>
    <w:rsid w:val="005132ED"/>
    <w:rsid w:val="005140A1"/>
    <w:rsid w:val="005144D2"/>
    <w:rsid w:val="005149A9"/>
    <w:rsid w:val="00515446"/>
    <w:rsid w:val="00515708"/>
    <w:rsid w:val="00516791"/>
    <w:rsid w:val="005169AA"/>
    <w:rsid w:val="00517222"/>
    <w:rsid w:val="0051757E"/>
    <w:rsid w:val="00517C8A"/>
    <w:rsid w:val="0052023F"/>
    <w:rsid w:val="005202F4"/>
    <w:rsid w:val="0052049F"/>
    <w:rsid w:val="005207AE"/>
    <w:rsid w:val="00520976"/>
    <w:rsid w:val="00520A08"/>
    <w:rsid w:val="00520D90"/>
    <w:rsid w:val="005214B7"/>
    <w:rsid w:val="00521D89"/>
    <w:rsid w:val="00524BBC"/>
    <w:rsid w:val="00525A1C"/>
    <w:rsid w:val="00525AF0"/>
    <w:rsid w:val="005266AF"/>
    <w:rsid w:val="00526D65"/>
    <w:rsid w:val="005270F5"/>
    <w:rsid w:val="00527100"/>
    <w:rsid w:val="00531E25"/>
    <w:rsid w:val="00532A4B"/>
    <w:rsid w:val="00534527"/>
    <w:rsid w:val="00535514"/>
    <w:rsid w:val="00536720"/>
    <w:rsid w:val="00536AFC"/>
    <w:rsid w:val="00536CC6"/>
    <w:rsid w:val="00537306"/>
    <w:rsid w:val="00540130"/>
    <w:rsid w:val="00540500"/>
    <w:rsid w:val="005411B2"/>
    <w:rsid w:val="00541743"/>
    <w:rsid w:val="00541FDE"/>
    <w:rsid w:val="00542A89"/>
    <w:rsid w:val="00542E54"/>
    <w:rsid w:val="00542FB7"/>
    <w:rsid w:val="005440F6"/>
    <w:rsid w:val="00544163"/>
    <w:rsid w:val="00544CC5"/>
    <w:rsid w:val="00546213"/>
    <w:rsid w:val="005465E5"/>
    <w:rsid w:val="0054758F"/>
    <w:rsid w:val="00552858"/>
    <w:rsid w:val="00553696"/>
    <w:rsid w:val="00554F01"/>
    <w:rsid w:val="00555979"/>
    <w:rsid w:val="005565EF"/>
    <w:rsid w:val="0055685E"/>
    <w:rsid w:val="00557841"/>
    <w:rsid w:val="00560C68"/>
    <w:rsid w:val="0056149B"/>
    <w:rsid w:val="00561987"/>
    <w:rsid w:val="00561CAD"/>
    <w:rsid w:val="0056342B"/>
    <w:rsid w:val="005635A3"/>
    <w:rsid w:val="00563BDE"/>
    <w:rsid w:val="00564A18"/>
    <w:rsid w:val="005653E8"/>
    <w:rsid w:val="00565B0F"/>
    <w:rsid w:val="00565CED"/>
    <w:rsid w:val="00566590"/>
    <w:rsid w:val="00572F8E"/>
    <w:rsid w:val="005739E0"/>
    <w:rsid w:val="00573FC5"/>
    <w:rsid w:val="005753C9"/>
    <w:rsid w:val="00575B2F"/>
    <w:rsid w:val="0058003E"/>
    <w:rsid w:val="005802DD"/>
    <w:rsid w:val="00580F5E"/>
    <w:rsid w:val="00581BD3"/>
    <w:rsid w:val="005822C7"/>
    <w:rsid w:val="00582CE7"/>
    <w:rsid w:val="005860A5"/>
    <w:rsid w:val="0058671F"/>
    <w:rsid w:val="005879A1"/>
    <w:rsid w:val="00587C1C"/>
    <w:rsid w:val="005902B8"/>
    <w:rsid w:val="005905D4"/>
    <w:rsid w:val="00590E0E"/>
    <w:rsid w:val="00591C0C"/>
    <w:rsid w:val="005939BD"/>
    <w:rsid w:val="00594750"/>
    <w:rsid w:val="00594E37"/>
    <w:rsid w:val="00595231"/>
    <w:rsid w:val="005952BE"/>
    <w:rsid w:val="00596E50"/>
    <w:rsid w:val="0059799A"/>
    <w:rsid w:val="005A0BDA"/>
    <w:rsid w:val="005A0F01"/>
    <w:rsid w:val="005A1185"/>
    <w:rsid w:val="005A1DC0"/>
    <w:rsid w:val="005A1E46"/>
    <w:rsid w:val="005A1EAE"/>
    <w:rsid w:val="005A27EA"/>
    <w:rsid w:val="005A2F7D"/>
    <w:rsid w:val="005A3649"/>
    <w:rsid w:val="005A375F"/>
    <w:rsid w:val="005A383F"/>
    <w:rsid w:val="005A3AC4"/>
    <w:rsid w:val="005A5053"/>
    <w:rsid w:val="005A632D"/>
    <w:rsid w:val="005A6C6D"/>
    <w:rsid w:val="005A6EF1"/>
    <w:rsid w:val="005A73E5"/>
    <w:rsid w:val="005A7A98"/>
    <w:rsid w:val="005B0875"/>
    <w:rsid w:val="005B1004"/>
    <w:rsid w:val="005B14FB"/>
    <w:rsid w:val="005B28D8"/>
    <w:rsid w:val="005B2FD8"/>
    <w:rsid w:val="005B4904"/>
    <w:rsid w:val="005B5393"/>
    <w:rsid w:val="005B544A"/>
    <w:rsid w:val="005B5C71"/>
    <w:rsid w:val="005B607C"/>
    <w:rsid w:val="005B6AF8"/>
    <w:rsid w:val="005B7043"/>
    <w:rsid w:val="005B7613"/>
    <w:rsid w:val="005B77A7"/>
    <w:rsid w:val="005C0080"/>
    <w:rsid w:val="005C0700"/>
    <w:rsid w:val="005C104C"/>
    <w:rsid w:val="005C116D"/>
    <w:rsid w:val="005C215D"/>
    <w:rsid w:val="005C2293"/>
    <w:rsid w:val="005C274F"/>
    <w:rsid w:val="005C38F3"/>
    <w:rsid w:val="005C3C3A"/>
    <w:rsid w:val="005C4190"/>
    <w:rsid w:val="005C545C"/>
    <w:rsid w:val="005C7837"/>
    <w:rsid w:val="005C7A83"/>
    <w:rsid w:val="005C7EE4"/>
    <w:rsid w:val="005D11EC"/>
    <w:rsid w:val="005D1440"/>
    <w:rsid w:val="005D2355"/>
    <w:rsid w:val="005D2FB8"/>
    <w:rsid w:val="005D3801"/>
    <w:rsid w:val="005D3E8E"/>
    <w:rsid w:val="005D4664"/>
    <w:rsid w:val="005D4DDA"/>
    <w:rsid w:val="005D4DFA"/>
    <w:rsid w:val="005D5046"/>
    <w:rsid w:val="005D5E24"/>
    <w:rsid w:val="005E0573"/>
    <w:rsid w:val="005E09E7"/>
    <w:rsid w:val="005E1EDD"/>
    <w:rsid w:val="005E21FE"/>
    <w:rsid w:val="005E2892"/>
    <w:rsid w:val="005E43F3"/>
    <w:rsid w:val="005E4C31"/>
    <w:rsid w:val="005E5CF4"/>
    <w:rsid w:val="005E6170"/>
    <w:rsid w:val="005E6D12"/>
    <w:rsid w:val="005E775F"/>
    <w:rsid w:val="005F00EF"/>
    <w:rsid w:val="005F07A3"/>
    <w:rsid w:val="005F0DE7"/>
    <w:rsid w:val="005F0ECA"/>
    <w:rsid w:val="005F1F15"/>
    <w:rsid w:val="005F225A"/>
    <w:rsid w:val="005F2F3E"/>
    <w:rsid w:val="005F388D"/>
    <w:rsid w:val="005F40C4"/>
    <w:rsid w:val="005F43C9"/>
    <w:rsid w:val="005F5250"/>
    <w:rsid w:val="005F566B"/>
    <w:rsid w:val="005F56E5"/>
    <w:rsid w:val="005F5B5E"/>
    <w:rsid w:val="005F735E"/>
    <w:rsid w:val="005F73CC"/>
    <w:rsid w:val="005F7664"/>
    <w:rsid w:val="006007B2"/>
    <w:rsid w:val="00600ECC"/>
    <w:rsid w:val="00602765"/>
    <w:rsid w:val="00603163"/>
    <w:rsid w:val="00606B22"/>
    <w:rsid w:val="00606F53"/>
    <w:rsid w:val="00607225"/>
    <w:rsid w:val="00610064"/>
    <w:rsid w:val="006100D5"/>
    <w:rsid w:val="00610B68"/>
    <w:rsid w:val="00611FE6"/>
    <w:rsid w:val="00613038"/>
    <w:rsid w:val="006133A6"/>
    <w:rsid w:val="00613715"/>
    <w:rsid w:val="00613F9F"/>
    <w:rsid w:val="006176D7"/>
    <w:rsid w:val="0062015A"/>
    <w:rsid w:val="00620F29"/>
    <w:rsid w:val="00621116"/>
    <w:rsid w:val="00621145"/>
    <w:rsid w:val="00622ADD"/>
    <w:rsid w:val="00623170"/>
    <w:rsid w:val="00625810"/>
    <w:rsid w:val="006270DC"/>
    <w:rsid w:val="00627FB4"/>
    <w:rsid w:val="00630226"/>
    <w:rsid w:val="00630516"/>
    <w:rsid w:val="00630D31"/>
    <w:rsid w:val="00631F6C"/>
    <w:rsid w:val="006320B0"/>
    <w:rsid w:val="00632584"/>
    <w:rsid w:val="00634435"/>
    <w:rsid w:val="00635266"/>
    <w:rsid w:val="006357E7"/>
    <w:rsid w:val="00635D4F"/>
    <w:rsid w:val="006367AD"/>
    <w:rsid w:val="006372FB"/>
    <w:rsid w:val="0063752C"/>
    <w:rsid w:val="00637999"/>
    <w:rsid w:val="00640290"/>
    <w:rsid w:val="006411EA"/>
    <w:rsid w:val="006414AE"/>
    <w:rsid w:val="00642A43"/>
    <w:rsid w:val="00642B8D"/>
    <w:rsid w:val="00644B18"/>
    <w:rsid w:val="00645032"/>
    <w:rsid w:val="00645A19"/>
    <w:rsid w:val="00645D42"/>
    <w:rsid w:val="00645FED"/>
    <w:rsid w:val="0064604E"/>
    <w:rsid w:val="006469E9"/>
    <w:rsid w:val="00647504"/>
    <w:rsid w:val="00650217"/>
    <w:rsid w:val="00650783"/>
    <w:rsid w:val="006510B2"/>
    <w:rsid w:val="00652822"/>
    <w:rsid w:val="00652FF0"/>
    <w:rsid w:val="0065329C"/>
    <w:rsid w:val="00653321"/>
    <w:rsid w:val="006546EE"/>
    <w:rsid w:val="00654A96"/>
    <w:rsid w:val="006552FD"/>
    <w:rsid w:val="006556A7"/>
    <w:rsid w:val="00655AFF"/>
    <w:rsid w:val="00655F92"/>
    <w:rsid w:val="00656162"/>
    <w:rsid w:val="0065666D"/>
    <w:rsid w:val="00660972"/>
    <w:rsid w:val="00661FC8"/>
    <w:rsid w:val="006636BE"/>
    <w:rsid w:val="006643A1"/>
    <w:rsid w:val="006643ED"/>
    <w:rsid w:val="00665A28"/>
    <w:rsid w:val="0066649C"/>
    <w:rsid w:val="00666DF7"/>
    <w:rsid w:val="00667340"/>
    <w:rsid w:val="00667F30"/>
    <w:rsid w:val="00670BBB"/>
    <w:rsid w:val="006710BE"/>
    <w:rsid w:val="00671AC9"/>
    <w:rsid w:val="0067200D"/>
    <w:rsid w:val="006730FC"/>
    <w:rsid w:val="00673142"/>
    <w:rsid w:val="006737B5"/>
    <w:rsid w:val="00674CF6"/>
    <w:rsid w:val="0067504E"/>
    <w:rsid w:val="006759DF"/>
    <w:rsid w:val="00675F2B"/>
    <w:rsid w:val="00676736"/>
    <w:rsid w:val="00676BF4"/>
    <w:rsid w:val="00677DF8"/>
    <w:rsid w:val="0068057B"/>
    <w:rsid w:val="006818D9"/>
    <w:rsid w:val="00681E2F"/>
    <w:rsid w:val="00682B9C"/>
    <w:rsid w:val="00682D7D"/>
    <w:rsid w:val="00683244"/>
    <w:rsid w:val="00683301"/>
    <w:rsid w:val="0068442B"/>
    <w:rsid w:val="00684483"/>
    <w:rsid w:val="00685394"/>
    <w:rsid w:val="00686155"/>
    <w:rsid w:val="00686328"/>
    <w:rsid w:val="006872F2"/>
    <w:rsid w:val="00687480"/>
    <w:rsid w:val="006905EB"/>
    <w:rsid w:val="0069070C"/>
    <w:rsid w:val="00690760"/>
    <w:rsid w:val="0069108A"/>
    <w:rsid w:val="00691122"/>
    <w:rsid w:val="0069137C"/>
    <w:rsid w:val="006916A7"/>
    <w:rsid w:val="006917BF"/>
    <w:rsid w:val="00691BFA"/>
    <w:rsid w:val="00691F80"/>
    <w:rsid w:val="00694F0B"/>
    <w:rsid w:val="00695A65"/>
    <w:rsid w:val="00697508"/>
    <w:rsid w:val="00697859"/>
    <w:rsid w:val="006979D6"/>
    <w:rsid w:val="006A154E"/>
    <w:rsid w:val="006A17ED"/>
    <w:rsid w:val="006A1B2B"/>
    <w:rsid w:val="006A27BB"/>
    <w:rsid w:val="006A3960"/>
    <w:rsid w:val="006A3B67"/>
    <w:rsid w:val="006A4CCB"/>
    <w:rsid w:val="006A5B5E"/>
    <w:rsid w:val="006A5C0C"/>
    <w:rsid w:val="006A67A1"/>
    <w:rsid w:val="006A7C82"/>
    <w:rsid w:val="006A7E54"/>
    <w:rsid w:val="006B0012"/>
    <w:rsid w:val="006B09F1"/>
    <w:rsid w:val="006B0EBB"/>
    <w:rsid w:val="006B1628"/>
    <w:rsid w:val="006B16D2"/>
    <w:rsid w:val="006B18A1"/>
    <w:rsid w:val="006B1D0A"/>
    <w:rsid w:val="006B205F"/>
    <w:rsid w:val="006B23AB"/>
    <w:rsid w:val="006B260D"/>
    <w:rsid w:val="006B2C8F"/>
    <w:rsid w:val="006B35D6"/>
    <w:rsid w:val="006B37E6"/>
    <w:rsid w:val="006B39AD"/>
    <w:rsid w:val="006B4231"/>
    <w:rsid w:val="006B523B"/>
    <w:rsid w:val="006B5B68"/>
    <w:rsid w:val="006B63D7"/>
    <w:rsid w:val="006B6CB8"/>
    <w:rsid w:val="006B6F3F"/>
    <w:rsid w:val="006B7047"/>
    <w:rsid w:val="006B7A58"/>
    <w:rsid w:val="006B7EB9"/>
    <w:rsid w:val="006C0802"/>
    <w:rsid w:val="006C0853"/>
    <w:rsid w:val="006C0BB4"/>
    <w:rsid w:val="006C1128"/>
    <w:rsid w:val="006C23AF"/>
    <w:rsid w:val="006C2A2A"/>
    <w:rsid w:val="006C2C04"/>
    <w:rsid w:val="006C30F2"/>
    <w:rsid w:val="006C3146"/>
    <w:rsid w:val="006C4146"/>
    <w:rsid w:val="006C4AF0"/>
    <w:rsid w:val="006C4C95"/>
    <w:rsid w:val="006C6215"/>
    <w:rsid w:val="006C63D8"/>
    <w:rsid w:val="006C6463"/>
    <w:rsid w:val="006C6CEA"/>
    <w:rsid w:val="006C6F19"/>
    <w:rsid w:val="006C75A6"/>
    <w:rsid w:val="006C7709"/>
    <w:rsid w:val="006D0836"/>
    <w:rsid w:val="006D0FAD"/>
    <w:rsid w:val="006D2E34"/>
    <w:rsid w:val="006D2F40"/>
    <w:rsid w:val="006D3130"/>
    <w:rsid w:val="006D32C3"/>
    <w:rsid w:val="006D663F"/>
    <w:rsid w:val="006D6EBE"/>
    <w:rsid w:val="006D75AE"/>
    <w:rsid w:val="006D7CA6"/>
    <w:rsid w:val="006D7FB8"/>
    <w:rsid w:val="006E0699"/>
    <w:rsid w:val="006E12E5"/>
    <w:rsid w:val="006E1641"/>
    <w:rsid w:val="006E2383"/>
    <w:rsid w:val="006E477C"/>
    <w:rsid w:val="006E48DD"/>
    <w:rsid w:val="006E4E02"/>
    <w:rsid w:val="006E5CE0"/>
    <w:rsid w:val="006E5D34"/>
    <w:rsid w:val="006E6B6D"/>
    <w:rsid w:val="006F0964"/>
    <w:rsid w:val="006F0982"/>
    <w:rsid w:val="006F229D"/>
    <w:rsid w:val="006F2F0C"/>
    <w:rsid w:val="006F303F"/>
    <w:rsid w:val="006F41C7"/>
    <w:rsid w:val="006F463E"/>
    <w:rsid w:val="006F651E"/>
    <w:rsid w:val="006F69C0"/>
    <w:rsid w:val="006F6F3F"/>
    <w:rsid w:val="006F742D"/>
    <w:rsid w:val="006F7F91"/>
    <w:rsid w:val="00700228"/>
    <w:rsid w:val="00700795"/>
    <w:rsid w:val="00700F44"/>
    <w:rsid w:val="00701038"/>
    <w:rsid w:val="0070121D"/>
    <w:rsid w:val="00701BA4"/>
    <w:rsid w:val="00701F3C"/>
    <w:rsid w:val="007025FE"/>
    <w:rsid w:val="00702608"/>
    <w:rsid w:val="007031CE"/>
    <w:rsid w:val="00703217"/>
    <w:rsid w:val="0070332D"/>
    <w:rsid w:val="00703A84"/>
    <w:rsid w:val="00705BB4"/>
    <w:rsid w:val="00706F31"/>
    <w:rsid w:val="0070729D"/>
    <w:rsid w:val="0071071A"/>
    <w:rsid w:val="0071155A"/>
    <w:rsid w:val="00711FC9"/>
    <w:rsid w:val="00712778"/>
    <w:rsid w:val="0071363C"/>
    <w:rsid w:val="00713E26"/>
    <w:rsid w:val="0071425B"/>
    <w:rsid w:val="007142F5"/>
    <w:rsid w:val="0071512F"/>
    <w:rsid w:val="00715D06"/>
    <w:rsid w:val="00716053"/>
    <w:rsid w:val="00716C7C"/>
    <w:rsid w:val="0071732F"/>
    <w:rsid w:val="00717468"/>
    <w:rsid w:val="00720A69"/>
    <w:rsid w:val="00720C1E"/>
    <w:rsid w:val="00721586"/>
    <w:rsid w:val="00722793"/>
    <w:rsid w:val="00723140"/>
    <w:rsid w:val="00723B34"/>
    <w:rsid w:val="00723B44"/>
    <w:rsid w:val="00725290"/>
    <w:rsid w:val="00725D02"/>
    <w:rsid w:val="00726B3D"/>
    <w:rsid w:val="00730484"/>
    <w:rsid w:val="00731BD5"/>
    <w:rsid w:val="007320E6"/>
    <w:rsid w:val="00732F17"/>
    <w:rsid w:val="00732F9E"/>
    <w:rsid w:val="00734033"/>
    <w:rsid w:val="00735427"/>
    <w:rsid w:val="007355C5"/>
    <w:rsid w:val="007357F2"/>
    <w:rsid w:val="00735B08"/>
    <w:rsid w:val="00736210"/>
    <w:rsid w:val="00736292"/>
    <w:rsid w:val="00736C0C"/>
    <w:rsid w:val="00742C59"/>
    <w:rsid w:val="007433BD"/>
    <w:rsid w:val="00743807"/>
    <w:rsid w:val="00745216"/>
    <w:rsid w:val="00745443"/>
    <w:rsid w:val="00745B89"/>
    <w:rsid w:val="00745F71"/>
    <w:rsid w:val="0074622D"/>
    <w:rsid w:val="0074669F"/>
    <w:rsid w:val="007479A6"/>
    <w:rsid w:val="00747C82"/>
    <w:rsid w:val="007500B5"/>
    <w:rsid w:val="00750239"/>
    <w:rsid w:val="007523E5"/>
    <w:rsid w:val="00752ACB"/>
    <w:rsid w:val="00752C7C"/>
    <w:rsid w:val="00755028"/>
    <w:rsid w:val="00755083"/>
    <w:rsid w:val="00755D36"/>
    <w:rsid w:val="007566A0"/>
    <w:rsid w:val="00756DB2"/>
    <w:rsid w:val="00757838"/>
    <w:rsid w:val="00760B74"/>
    <w:rsid w:val="00761881"/>
    <w:rsid w:val="00762660"/>
    <w:rsid w:val="00763087"/>
    <w:rsid w:val="007631DA"/>
    <w:rsid w:val="007634E9"/>
    <w:rsid w:val="00763555"/>
    <w:rsid w:val="00763BD2"/>
    <w:rsid w:val="0076439C"/>
    <w:rsid w:val="00764E6A"/>
    <w:rsid w:val="0076588A"/>
    <w:rsid w:val="00766787"/>
    <w:rsid w:val="007667BE"/>
    <w:rsid w:val="00766D26"/>
    <w:rsid w:val="00767A4D"/>
    <w:rsid w:val="007704F1"/>
    <w:rsid w:val="00771253"/>
    <w:rsid w:val="00771695"/>
    <w:rsid w:val="00771A20"/>
    <w:rsid w:val="00771BCB"/>
    <w:rsid w:val="00772C7D"/>
    <w:rsid w:val="007755F5"/>
    <w:rsid w:val="00776F7E"/>
    <w:rsid w:val="0078026C"/>
    <w:rsid w:val="007816D9"/>
    <w:rsid w:val="00783BDE"/>
    <w:rsid w:val="007842D5"/>
    <w:rsid w:val="007845C2"/>
    <w:rsid w:val="007847F6"/>
    <w:rsid w:val="00784BA5"/>
    <w:rsid w:val="007851FC"/>
    <w:rsid w:val="00785286"/>
    <w:rsid w:val="007853B3"/>
    <w:rsid w:val="0078569D"/>
    <w:rsid w:val="00785738"/>
    <w:rsid w:val="007866B2"/>
    <w:rsid w:val="0078710E"/>
    <w:rsid w:val="0078774D"/>
    <w:rsid w:val="00787DF7"/>
    <w:rsid w:val="0079069D"/>
    <w:rsid w:val="00791064"/>
    <w:rsid w:val="00791736"/>
    <w:rsid w:val="00793635"/>
    <w:rsid w:val="00794FCA"/>
    <w:rsid w:val="00795757"/>
    <w:rsid w:val="00796108"/>
    <w:rsid w:val="0079663C"/>
    <w:rsid w:val="0079674D"/>
    <w:rsid w:val="00796ED1"/>
    <w:rsid w:val="00797558"/>
    <w:rsid w:val="00797B31"/>
    <w:rsid w:val="00797F45"/>
    <w:rsid w:val="007A06C7"/>
    <w:rsid w:val="007A0854"/>
    <w:rsid w:val="007A0C31"/>
    <w:rsid w:val="007A1A21"/>
    <w:rsid w:val="007A3670"/>
    <w:rsid w:val="007A3F86"/>
    <w:rsid w:val="007A4974"/>
    <w:rsid w:val="007A799D"/>
    <w:rsid w:val="007B0F4F"/>
    <w:rsid w:val="007B28BA"/>
    <w:rsid w:val="007B2D0F"/>
    <w:rsid w:val="007B3400"/>
    <w:rsid w:val="007B3777"/>
    <w:rsid w:val="007B4DC2"/>
    <w:rsid w:val="007B5927"/>
    <w:rsid w:val="007B6294"/>
    <w:rsid w:val="007B69F0"/>
    <w:rsid w:val="007B6BC2"/>
    <w:rsid w:val="007B764B"/>
    <w:rsid w:val="007C142C"/>
    <w:rsid w:val="007C183C"/>
    <w:rsid w:val="007C23CF"/>
    <w:rsid w:val="007C29EC"/>
    <w:rsid w:val="007C380F"/>
    <w:rsid w:val="007C3A1B"/>
    <w:rsid w:val="007C507C"/>
    <w:rsid w:val="007C73AA"/>
    <w:rsid w:val="007C7D64"/>
    <w:rsid w:val="007D04A6"/>
    <w:rsid w:val="007D1C3E"/>
    <w:rsid w:val="007D267F"/>
    <w:rsid w:val="007D39DE"/>
    <w:rsid w:val="007D3E4A"/>
    <w:rsid w:val="007D42A2"/>
    <w:rsid w:val="007D4309"/>
    <w:rsid w:val="007D4B68"/>
    <w:rsid w:val="007D64F4"/>
    <w:rsid w:val="007D6ED8"/>
    <w:rsid w:val="007D7A4D"/>
    <w:rsid w:val="007E08CE"/>
    <w:rsid w:val="007E0CF4"/>
    <w:rsid w:val="007E16E9"/>
    <w:rsid w:val="007E1713"/>
    <w:rsid w:val="007E1853"/>
    <w:rsid w:val="007E20C3"/>
    <w:rsid w:val="007E25F3"/>
    <w:rsid w:val="007E29D1"/>
    <w:rsid w:val="007E2A2A"/>
    <w:rsid w:val="007E466E"/>
    <w:rsid w:val="007E50C1"/>
    <w:rsid w:val="007E55CD"/>
    <w:rsid w:val="007E58E1"/>
    <w:rsid w:val="007E6F17"/>
    <w:rsid w:val="007E7D12"/>
    <w:rsid w:val="007F0229"/>
    <w:rsid w:val="007F0857"/>
    <w:rsid w:val="007F1736"/>
    <w:rsid w:val="007F1824"/>
    <w:rsid w:val="007F1D10"/>
    <w:rsid w:val="007F20CF"/>
    <w:rsid w:val="007F24F0"/>
    <w:rsid w:val="007F36E3"/>
    <w:rsid w:val="007F3741"/>
    <w:rsid w:val="007F55E3"/>
    <w:rsid w:val="007F6571"/>
    <w:rsid w:val="007F6836"/>
    <w:rsid w:val="007F6A98"/>
    <w:rsid w:val="00800DC0"/>
    <w:rsid w:val="00800F56"/>
    <w:rsid w:val="0080119A"/>
    <w:rsid w:val="0080197F"/>
    <w:rsid w:val="0080283E"/>
    <w:rsid w:val="00802AC1"/>
    <w:rsid w:val="00803B3C"/>
    <w:rsid w:val="00804082"/>
    <w:rsid w:val="008045A1"/>
    <w:rsid w:val="00804836"/>
    <w:rsid w:val="00805059"/>
    <w:rsid w:val="008054E6"/>
    <w:rsid w:val="0080651D"/>
    <w:rsid w:val="00807E72"/>
    <w:rsid w:val="00807F6A"/>
    <w:rsid w:val="008103DD"/>
    <w:rsid w:val="008105D9"/>
    <w:rsid w:val="0081256E"/>
    <w:rsid w:val="00812B3C"/>
    <w:rsid w:val="00813101"/>
    <w:rsid w:val="00813A92"/>
    <w:rsid w:val="00813FCC"/>
    <w:rsid w:val="008141E8"/>
    <w:rsid w:val="00814B39"/>
    <w:rsid w:val="00815637"/>
    <w:rsid w:val="00815822"/>
    <w:rsid w:val="00815A65"/>
    <w:rsid w:val="00816F4F"/>
    <w:rsid w:val="00817433"/>
    <w:rsid w:val="00820330"/>
    <w:rsid w:val="008207F2"/>
    <w:rsid w:val="00820D2E"/>
    <w:rsid w:val="00820E0D"/>
    <w:rsid w:val="008217E6"/>
    <w:rsid w:val="00821826"/>
    <w:rsid w:val="008224C3"/>
    <w:rsid w:val="00822E2E"/>
    <w:rsid w:val="00823178"/>
    <w:rsid w:val="008235EB"/>
    <w:rsid w:val="00823703"/>
    <w:rsid w:val="00824B7A"/>
    <w:rsid w:val="008255B1"/>
    <w:rsid w:val="00825978"/>
    <w:rsid w:val="00825A22"/>
    <w:rsid w:val="00825FB1"/>
    <w:rsid w:val="0082610F"/>
    <w:rsid w:val="0082638E"/>
    <w:rsid w:val="008263DA"/>
    <w:rsid w:val="00826503"/>
    <w:rsid w:val="0082695C"/>
    <w:rsid w:val="008273D8"/>
    <w:rsid w:val="00827EDF"/>
    <w:rsid w:val="00830287"/>
    <w:rsid w:val="00831FBA"/>
    <w:rsid w:val="00834242"/>
    <w:rsid w:val="00834EB6"/>
    <w:rsid w:val="00835E65"/>
    <w:rsid w:val="008363DF"/>
    <w:rsid w:val="00836D1A"/>
    <w:rsid w:val="00837B99"/>
    <w:rsid w:val="0084066C"/>
    <w:rsid w:val="00841165"/>
    <w:rsid w:val="0084155C"/>
    <w:rsid w:val="00843603"/>
    <w:rsid w:val="0084398F"/>
    <w:rsid w:val="00844574"/>
    <w:rsid w:val="008445C8"/>
    <w:rsid w:val="00845175"/>
    <w:rsid w:val="00845768"/>
    <w:rsid w:val="00845AA0"/>
    <w:rsid w:val="008461C7"/>
    <w:rsid w:val="00846266"/>
    <w:rsid w:val="0084731D"/>
    <w:rsid w:val="00847539"/>
    <w:rsid w:val="0085077F"/>
    <w:rsid w:val="0085135D"/>
    <w:rsid w:val="008517C3"/>
    <w:rsid w:val="00851C18"/>
    <w:rsid w:val="008523F9"/>
    <w:rsid w:val="008542BE"/>
    <w:rsid w:val="00854980"/>
    <w:rsid w:val="00854C74"/>
    <w:rsid w:val="00854D6D"/>
    <w:rsid w:val="00856C4C"/>
    <w:rsid w:val="00857B26"/>
    <w:rsid w:val="00860F05"/>
    <w:rsid w:val="0086213D"/>
    <w:rsid w:val="0086234B"/>
    <w:rsid w:val="00862C44"/>
    <w:rsid w:val="008638A6"/>
    <w:rsid w:val="00863BE2"/>
    <w:rsid w:val="00863C45"/>
    <w:rsid w:val="0086435E"/>
    <w:rsid w:val="00865E60"/>
    <w:rsid w:val="008663DB"/>
    <w:rsid w:val="00866490"/>
    <w:rsid w:val="008665C3"/>
    <w:rsid w:val="00866756"/>
    <w:rsid w:val="00866D13"/>
    <w:rsid w:val="008701C3"/>
    <w:rsid w:val="00870CF7"/>
    <w:rsid w:val="00871CDE"/>
    <w:rsid w:val="0087202E"/>
    <w:rsid w:val="008753ED"/>
    <w:rsid w:val="00875B40"/>
    <w:rsid w:val="008768F9"/>
    <w:rsid w:val="0087710B"/>
    <w:rsid w:val="0087723D"/>
    <w:rsid w:val="00877315"/>
    <w:rsid w:val="00880842"/>
    <w:rsid w:val="0088188C"/>
    <w:rsid w:val="00881C77"/>
    <w:rsid w:val="00881FBE"/>
    <w:rsid w:val="00881FD9"/>
    <w:rsid w:val="00882669"/>
    <w:rsid w:val="008827CD"/>
    <w:rsid w:val="00882AC1"/>
    <w:rsid w:val="00883042"/>
    <w:rsid w:val="00883273"/>
    <w:rsid w:val="00885413"/>
    <w:rsid w:val="008863E6"/>
    <w:rsid w:val="00886768"/>
    <w:rsid w:val="008901F3"/>
    <w:rsid w:val="008908A8"/>
    <w:rsid w:val="00890BF4"/>
    <w:rsid w:val="00891310"/>
    <w:rsid w:val="00891C45"/>
    <w:rsid w:val="008920EE"/>
    <w:rsid w:val="008932B3"/>
    <w:rsid w:val="0089435D"/>
    <w:rsid w:val="0089523B"/>
    <w:rsid w:val="00896189"/>
    <w:rsid w:val="00897A9E"/>
    <w:rsid w:val="00897F83"/>
    <w:rsid w:val="008A003C"/>
    <w:rsid w:val="008A0E06"/>
    <w:rsid w:val="008A20C7"/>
    <w:rsid w:val="008A2294"/>
    <w:rsid w:val="008A3210"/>
    <w:rsid w:val="008A3945"/>
    <w:rsid w:val="008A3CF0"/>
    <w:rsid w:val="008A4718"/>
    <w:rsid w:val="008A6D2D"/>
    <w:rsid w:val="008A7085"/>
    <w:rsid w:val="008A7919"/>
    <w:rsid w:val="008A7EA6"/>
    <w:rsid w:val="008B0B49"/>
    <w:rsid w:val="008B1774"/>
    <w:rsid w:val="008B1D35"/>
    <w:rsid w:val="008B31FD"/>
    <w:rsid w:val="008B362F"/>
    <w:rsid w:val="008B471F"/>
    <w:rsid w:val="008B5322"/>
    <w:rsid w:val="008B5A24"/>
    <w:rsid w:val="008B6468"/>
    <w:rsid w:val="008B68D5"/>
    <w:rsid w:val="008C0578"/>
    <w:rsid w:val="008C089C"/>
    <w:rsid w:val="008C0CFA"/>
    <w:rsid w:val="008C1436"/>
    <w:rsid w:val="008C2CBD"/>
    <w:rsid w:val="008C2CF9"/>
    <w:rsid w:val="008C316E"/>
    <w:rsid w:val="008C4DF6"/>
    <w:rsid w:val="008C54BF"/>
    <w:rsid w:val="008C55E8"/>
    <w:rsid w:val="008C572E"/>
    <w:rsid w:val="008C6F72"/>
    <w:rsid w:val="008C720D"/>
    <w:rsid w:val="008D0226"/>
    <w:rsid w:val="008D0B02"/>
    <w:rsid w:val="008D14CA"/>
    <w:rsid w:val="008D2356"/>
    <w:rsid w:val="008D31E1"/>
    <w:rsid w:val="008D38B2"/>
    <w:rsid w:val="008D4D9E"/>
    <w:rsid w:val="008D515A"/>
    <w:rsid w:val="008D53D5"/>
    <w:rsid w:val="008D580A"/>
    <w:rsid w:val="008D587B"/>
    <w:rsid w:val="008D6D24"/>
    <w:rsid w:val="008D73E2"/>
    <w:rsid w:val="008D7404"/>
    <w:rsid w:val="008E1690"/>
    <w:rsid w:val="008E1C8C"/>
    <w:rsid w:val="008E1E7A"/>
    <w:rsid w:val="008E34D6"/>
    <w:rsid w:val="008E551D"/>
    <w:rsid w:val="008E5836"/>
    <w:rsid w:val="008E5CE8"/>
    <w:rsid w:val="008E5F6B"/>
    <w:rsid w:val="008E74DB"/>
    <w:rsid w:val="008F0F98"/>
    <w:rsid w:val="008F177D"/>
    <w:rsid w:val="008F27D2"/>
    <w:rsid w:val="008F2C9F"/>
    <w:rsid w:val="008F2D63"/>
    <w:rsid w:val="008F3A03"/>
    <w:rsid w:val="008F4431"/>
    <w:rsid w:val="008F54FE"/>
    <w:rsid w:val="008F6176"/>
    <w:rsid w:val="008F675C"/>
    <w:rsid w:val="008F67F3"/>
    <w:rsid w:val="008F695C"/>
    <w:rsid w:val="008F79D8"/>
    <w:rsid w:val="00900547"/>
    <w:rsid w:val="0090097C"/>
    <w:rsid w:val="00900B88"/>
    <w:rsid w:val="00900DF0"/>
    <w:rsid w:val="00901B9A"/>
    <w:rsid w:val="00904005"/>
    <w:rsid w:val="009049EF"/>
    <w:rsid w:val="00904E21"/>
    <w:rsid w:val="00904E8C"/>
    <w:rsid w:val="00904EE9"/>
    <w:rsid w:val="0090726F"/>
    <w:rsid w:val="009073AF"/>
    <w:rsid w:val="00907603"/>
    <w:rsid w:val="00907B18"/>
    <w:rsid w:val="0091242E"/>
    <w:rsid w:val="009131EE"/>
    <w:rsid w:val="009136F0"/>
    <w:rsid w:val="00914198"/>
    <w:rsid w:val="009154A0"/>
    <w:rsid w:val="00916A24"/>
    <w:rsid w:val="00917961"/>
    <w:rsid w:val="00917C64"/>
    <w:rsid w:val="00917E78"/>
    <w:rsid w:val="00917F3D"/>
    <w:rsid w:val="00920100"/>
    <w:rsid w:val="00920159"/>
    <w:rsid w:val="00920483"/>
    <w:rsid w:val="0092078E"/>
    <w:rsid w:val="00920A44"/>
    <w:rsid w:val="00921184"/>
    <w:rsid w:val="009214DF"/>
    <w:rsid w:val="00921801"/>
    <w:rsid w:val="00921CE3"/>
    <w:rsid w:val="009225BA"/>
    <w:rsid w:val="00923C25"/>
    <w:rsid w:val="009240FB"/>
    <w:rsid w:val="00924F27"/>
    <w:rsid w:val="00924F84"/>
    <w:rsid w:val="0092549D"/>
    <w:rsid w:val="0092678A"/>
    <w:rsid w:val="0092707A"/>
    <w:rsid w:val="0092772F"/>
    <w:rsid w:val="00927C82"/>
    <w:rsid w:val="009302FB"/>
    <w:rsid w:val="009311DB"/>
    <w:rsid w:val="00931DC1"/>
    <w:rsid w:val="00932951"/>
    <w:rsid w:val="009329EE"/>
    <w:rsid w:val="009347D0"/>
    <w:rsid w:val="00935214"/>
    <w:rsid w:val="00935CFE"/>
    <w:rsid w:val="00936BCA"/>
    <w:rsid w:val="0093726F"/>
    <w:rsid w:val="00937B12"/>
    <w:rsid w:val="00940A98"/>
    <w:rsid w:val="009411A6"/>
    <w:rsid w:val="0094184A"/>
    <w:rsid w:val="0094193F"/>
    <w:rsid w:val="009436F7"/>
    <w:rsid w:val="009438F4"/>
    <w:rsid w:val="00943AF7"/>
    <w:rsid w:val="009444E8"/>
    <w:rsid w:val="00944965"/>
    <w:rsid w:val="009460B5"/>
    <w:rsid w:val="00946AFC"/>
    <w:rsid w:val="00947A6A"/>
    <w:rsid w:val="00947B45"/>
    <w:rsid w:val="0095161B"/>
    <w:rsid w:val="009517E4"/>
    <w:rsid w:val="009517F3"/>
    <w:rsid w:val="00952148"/>
    <w:rsid w:val="00952610"/>
    <w:rsid w:val="00953093"/>
    <w:rsid w:val="00953D53"/>
    <w:rsid w:val="00955A5F"/>
    <w:rsid w:val="00957C31"/>
    <w:rsid w:val="00957F3F"/>
    <w:rsid w:val="00960080"/>
    <w:rsid w:val="009602CE"/>
    <w:rsid w:val="00961B52"/>
    <w:rsid w:val="00962088"/>
    <w:rsid w:val="00962203"/>
    <w:rsid w:val="009623FF"/>
    <w:rsid w:val="009624CD"/>
    <w:rsid w:val="0096274B"/>
    <w:rsid w:val="009629D0"/>
    <w:rsid w:val="00963825"/>
    <w:rsid w:val="00963997"/>
    <w:rsid w:val="00964958"/>
    <w:rsid w:val="009650CA"/>
    <w:rsid w:val="009651A0"/>
    <w:rsid w:val="009651A8"/>
    <w:rsid w:val="009651CF"/>
    <w:rsid w:val="00965510"/>
    <w:rsid w:val="009656B3"/>
    <w:rsid w:val="00965C65"/>
    <w:rsid w:val="00966533"/>
    <w:rsid w:val="00966755"/>
    <w:rsid w:val="00966C6A"/>
    <w:rsid w:val="00967547"/>
    <w:rsid w:val="009676FA"/>
    <w:rsid w:val="00967BBB"/>
    <w:rsid w:val="00970627"/>
    <w:rsid w:val="009707EA"/>
    <w:rsid w:val="0097129E"/>
    <w:rsid w:val="009713AC"/>
    <w:rsid w:val="009715FD"/>
    <w:rsid w:val="00971BF4"/>
    <w:rsid w:val="0097210D"/>
    <w:rsid w:val="0097212F"/>
    <w:rsid w:val="009725CE"/>
    <w:rsid w:val="00972618"/>
    <w:rsid w:val="00973054"/>
    <w:rsid w:val="009731A2"/>
    <w:rsid w:val="00973A94"/>
    <w:rsid w:val="00973B9A"/>
    <w:rsid w:val="00973F3B"/>
    <w:rsid w:val="009779BC"/>
    <w:rsid w:val="00977D13"/>
    <w:rsid w:val="00980DFB"/>
    <w:rsid w:val="0098116D"/>
    <w:rsid w:val="00981F04"/>
    <w:rsid w:val="009824EA"/>
    <w:rsid w:val="0098256E"/>
    <w:rsid w:val="0098285A"/>
    <w:rsid w:val="00982930"/>
    <w:rsid w:val="0098374F"/>
    <w:rsid w:val="009852DC"/>
    <w:rsid w:val="00986775"/>
    <w:rsid w:val="009868D6"/>
    <w:rsid w:val="00987080"/>
    <w:rsid w:val="009874D5"/>
    <w:rsid w:val="00987C4D"/>
    <w:rsid w:val="0099026D"/>
    <w:rsid w:val="00990524"/>
    <w:rsid w:val="00990B29"/>
    <w:rsid w:val="00990D66"/>
    <w:rsid w:val="00991A73"/>
    <w:rsid w:val="00991D02"/>
    <w:rsid w:val="009923BA"/>
    <w:rsid w:val="00992C78"/>
    <w:rsid w:val="0099351D"/>
    <w:rsid w:val="00993EE1"/>
    <w:rsid w:val="00993F5D"/>
    <w:rsid w:val="009942B8"/>
    <w:rsid w:val="00994687"/>
    <w:rsid w:val="00994C18"/>
    <w:rsid w:val="00995011"/>
    <w:rsid w:val="009952DB"/>
    <w:rsid w:val="00996161"/>
    <w:rsid w:val="009978C8"/>
    <w:rsid w:val="009A0A2F"/>
    <w:rsid w:val="009A1CED"/>
    <w:rsid w:val="009A29FD"/>
    <w:rsid w:val="009A300A"/>
    <w:rsid w:val="009A4190"/>
    <w:rsid w:val="009A543E"/>
    <w:rsid w:val="009A6056"/>
    <w:rsid w:val="009B0268"/>
    <w:rsid w:val="009B05D2"/>
    <w:rsid w:val="009B1D33"/>
    <w:rsid w:val="009B466A"/>
    <w:rsid w:val="009B4AB4"/>
    <w:rsid w:val="009B5943"/>
    <w:rsid w:val="009B73E6"/>
    <w:rsid w:val="009B7FD3"/>
    <w:rsid w:val="009C0051"/>
    <w:rsid w:val="009C0146"/>
    <w:rsid w:val="009C0983"/>
    <w:rsid w:val="009C0F84"/>
    <w:rsid w:val="009C1789"/>
    <w:rsid w:val="009C18E8"/>
    <w:rsid w:val="009C3FED"/>
    <w:rsid w:val="009C4265"/>
    <w:rsid w:val="009C4652"/>
    <w:rsid w:val="009C5267"/>
    <w:rsid w:val="009C6152"/>
    <w:rsid w:val="009C6FED"/>
    <w:rsid w:val="009D0542"/>
    <w:rsid w:val="009D0A14"/>
    <w:rsid w:val="009D2B51"/>
    <w:rsid w:val="009D2B75"/>
    <w:rsid w:val="009D2FD4"/>
    <w:rsid w:val="009D3B55"/>
    <w:rsid w:val="009D4723"/>
    <w:rsid w:val="009D47DA"/>
    <w:rsid w:val="009D65B2"/>
    <w:rsid w:val="009D6F29"/>
    <w:rsid w:val="009D7D07"/>
    <w:rsid w:val="009D7E3D"/>
    <w:rsid w:val="009E087B"/>
    <w:rsid w:val="009E11F7"/>
    <w:rsid w:val="009E1358"/>
    <w:rsid w:val="009E17E0"/>
    <w:rsid w:val="009E26D5"/>
    <w:rsid w:val="009E26FB"/>
    <w:rsid w:val="009E5134"/>
    <w:rsid w:val="009E55C8"/>
    <w:rsid w:val="009E5ABF"/>
    <w:rsid w:val="009E6BED"/>
    <w:rsid w:val="009E7A1C"/>
    <w:rsid w:val="009F00AC"/>
    <w:rsid w:val="009F14DA"/>
    <w:rsid w:val="009F16D7"/>
    <w:rsid w:val="009F216A"/>
    <w:rsid w:val="009F3656"/>
    <w:rsid w:val="009F3B6C"/>
    <w:rsid w:val="009F3EB5"/>
    <w:rsid w:val="009F3F6F"/>
    <w:rsid w:val="009F429A"/>
    <w:rsid w:val="009F460C"/>
    <w:rsid w:val="009F4B82"/>
    <w:rsid w:val="009F4EF5"/>
    <w:rsid w:val="009F5256"/>
    <w:rsid w:val="009F5773"/>
    <w:rsid w:val="009F5FDA"/>
    <w:rsid w:val="009F6F87"/>
    <w:rsid w:val="009F794F"/>
    <w:rsid w:val="009F7AC9"/>
    <w:rsid w:val="00A006FC"/>
    <w:rsid w:val="00A00917"/>
    <w:rsid w:val="00A028E4"/>
    <w:rsid w:val="00A02FB5"/>
    <w:rsid w:val="00A0315E"/>
    <w:rsid w:val="00A031A4"/>
    <w:rsid w:val="00A035C8"/>
    <w:rsid w:val="00A037C2"/>
    <w:rsid w:val="00A05013"/>
    <w:rsid w:val="00A05066"/>
    <w:rsid w:val="00A05582"/>
    <w:rsid w:val="00A055C0"/>
    <w:rsid w:val="00A057E4"/>
    <w:rsid w:val="00A05AC8"/>
    <w:rsid w:val="00A10C5B"/>
    <w:rsid w:val="00A10E70"/>
    <w:rsid w:val="00A111DF"/>
    <w:rsid w:val="00A1139F"/>
    <w:rsid w:val="00A1227A"/>
    <w:rsid w:val="00A1286D"/>
    <w:rsid w:val="00A13157"/>
    <w:rsid w:val="00A13255"/>
    <w:rsid w:val="00A1417D"/>
    <w:rsid w:val="00A15259"/>
    <w:rsid w:val="00A15AE0"/>
    <w:rsid w:val="00A161C9"/>
    <w:rsid w:val="00A166AA"/>
    <w:rsid w:val="00A17425"/>
    <w:rsid w:val="00A174D3"/>
    <w:rsid w:val="00A207E5"/>
    <w:rsid w:val="00A21383"/>
    <w:rsid w:val="00A22F4D"/>
    <w:rsid w:val="00A2555B"/>
    <w:rsid w:val="00A27234"/>
    <w:rsid w:val="00A278BF"/>
    <w:rsid w:val="00A27AC3"/>
    <w:rsid w:val="00A27E0B"/>
    <w:rsid w:val="00A3050A"/>
    <w:rsid w:val="00A3050C"/>
    <w:rsid w:val="00A30B84"/>
    <w:rsid w:val="00A3119F"/>
    <w:rsid w:val="00A311EA"/>
    <w:rsid w:val="00A31596"/>
    <w:rsid w:val="00A3183F"/>
    <w:rsid w:val="00A31A71"/>
    <w:rsid w:val="00A31F7E"/>
    <w:rsid w:val="00A321F9"/>
    <w:rsid w:val="00A326A7"/>
    <w:rsid w:val="00A32B50"/>
    <w:rsid w:val="00A32FBB"/>
    <w:rsid w:val="00A346F0"/>
    <w:rsid w:val="00A35B00"/>
    <w:rsid w:val="00A35BAD"/>
    <w:rsid w:val="00A3635F"/>
    <w:rsid w:val="00A37413"/>
    <w:rsid w:val="00A403E5"/>
    <w:rsid w:val="00A40BEA"/>
    <w:rsid w:val="00A40DFE"/>
    <w:rsid w:val="00A40FA6"/>
    <w:rsid w:val="00A4104C"/>
    <w:rsid w:val="00A41059"/>
    <w:rsid w:val="00A41C30"/>
    <w:rsid w:val="00A4210E"/>
    <w:rsid w:val="00A421E2"/>
    <w:rsid w:val="00A42A96"/>
    <w:rsid w:val="00A44ADC"/>
    <w:rsid w:val="00A44D7D"/>
    <w:rsid w:val="00A45066"/>
    <w:rsid w:val="00A4703C"/>
    <w:rsid w:val="00A47FFE"/>
    <w:rsid w:val="00A50AFF"/>
    <w:rsid w:val="00A50FCD"/>
    <w:rsid w:val="00A510D1"/>
    <w:rsid w:val="00A51F2A"/>
    <w:rsid w:val="00A53730"/>
    <w:rsid w:val="00A54898"/>
    <w:rsid w:val="00A54E4A"/>
    <w:rsid w:val="00A55795"/>
    <w:rsid w:val="00A55C5A"/>
    <w:rsid w:val="00A56CA0"/>
    <w:rsid w:val="00A6010D"/>
    <w:rsid w:val="00A60679"/>
    <w:rsid w:val="00A61392"/>
    <w:rsid w:val="00A61A49"/>
    <w:rsid w:val="00A621EE"/>
    <w:rsid w:val="00A626CA"/>
    <w:rsid w:val="00A63759"/>
    <w:rsid w:val="00A64169"/>
    <w:rsid w:val="00A64635"/>
    <w:rsid w:val="00A649E4"/>
    <w:rsid w:val="00A65BA3"/>
    <w:rsid w:val="00A65CAB"/>
    <w:rsid w:val="00A65F79"/>
    <w:rsid w:val="00A67AF4"/>
    <w:rsid w:val="00A7032F"/>
    <w:rsid w:val="00A711CF"/>
    <w:rsid w:val="00A71A1E"/>
    <w:rsid w:val="00A724EB"/>
    <w:rsid w:val="00A72769"/>
    <w:rsid w:val="00A736F6"/>
    <w:rsid w:val="00A745AB"/>
    <w:rsid w:val="00A74659"/>
    <w:rsid w:val="00A75C86"/>
    <w:rsid w:val="00A76316"/>
    <w:rsid w:val="00A76520"/>
    <w:rsid w:val="00A804D2"/>
    <w:rsid w:val="00A80A87"/>
    <w:rsid w:val="00A80B61"/>
    <w:rsid w:val="00A8155F"/>
    <w:rsid w:val="00A81FF6"/>
    <w:rsid w:val="00A82396"/>
    <w:rsid w:val="00A8244B"/>
    <w:rsid w:val="00A82538"/>
    <w:rsid w:val="00A83089"/>
    <w:rsid w:val="00A838B5"/>
    <w:rsid w:val="00A84226"/>
    <w:rsid w:val="00A8443D"/>
    <w:rsid w:val="00A854D5"/>
    <w:rsid w:val="00A856C7"/>
    <w:rsid w:val="00A857CF"/>
    <w:rsid w:val="00A86C00"/>
    <w:rsid w:val="00A86EFA"/>
    <w:rsid w:val="00A871F1"/>
    <w:rsid w:val="00A87697"/>
    <w:rsid w:val="00A90156"/>
    <w:rsid w:val="00A90729"/>
    <w:rsid w:val="00A910EE"/>
    <w:rsid w:val="00A9119B"/>
    <w:rsid w:val="00A922E2"/>
    <w:rsid w:val="00A94464"/>
    <w:rsid w:val="00A964CA"/>
    <w:rsid w:val="00A967B1"/>
    <w:rsid w:val="00A96F4A"/>
    <w:rsid w:val="00A97158"/>
    <w:rsid w:val="00A97E87"/>
    <w:rsid w:val="00AA00E5"/>
    <w:rsid w:val="00AA0D10"/>
    <w:rsid w:val="00AA239F"/>
    <w:rsid w:val="00AA2C4E"/>
    <w:rsid w:val="00AA3B51"/>
    <w:rsid w:val="00AA48A7"/>
    <w:rsid w:val="00AA4CDC"/>
    <w:rsid w:val="00AA4E4B"/>
    <w:rsid w:val="00AA5CD5"/>
    <w:rsid w:val="00AA6014"/>
    <w:rsid w:val="00AA65FB"/>
    <w:rsid w:val="00AA689C"/>
    <w:rsid w:val="00AA751D"/>
    <w:rsid w:val="00AA7D9B"/>
    <w:rsid w:val="00AB0D4E"/>
    <w:rsid w:val="00AB18F2"/>
    <w:rsid w:val="00AB1B0C"/>
    <w:rsid w:val="00AB218C"/>
    <w:rsid w:val="00AB29B4"/>
    <w:rsid w:val="00AB30FB"/>
    <w:rsid w:val="00AB3F50"/>
    <w:rsid w:val="00AB48D9"/>
    <w:rsid w:val="00AB59CC"/>
    <w:rsid w:val="00AB71DF"/>
    <w:rsid w:val="00AB7696"/>
    <w:rsid w:val="00AB7A2D"/>
    <w:rsid w:val="00AB7C5C"/>
    <w:rsid w:val="00AB7F68"/>
    <w:rsid w:val="00AC09E0"/>
    <w:rsid w:val="00AC1E11"/>
    <w:rsid w:val="00AC2A47"/>
    <w:rsid w:val="00AC3E3E"/>
    <w:rsid w:val="00AC4284"/>
    <w:rsid w:val="00AC4AAE"/>
    <w:rsid w:val="00AC4B18"/>
    <w:rsid w:val="00AC51B1"/>
    <w:rsid w:val="00AC61C9"/>
    <w:rsid w:val="00AC64F7"/>
    <w:rsid w:val="00AC74B8"/>
    <w:rsid w:val="00AC74FF"/>
    <w:rsid w:val="00AC77F5"/>
    <w:rsid w:val="00AC7CE3"/>
    <w:rsid w:val="00AD1A73"/>
    <w:rsid w:val="00AD1F65"/>
    <w:rsid w:val="00AD2A99"/>
    <w:rsid w:val="00AD3498"/>
    <w:rsid w:val="00AD3E84"/>
    <w:rsid w:val="00AD51DD"/>
    <w:rsid w:val="00AD532C"/>
    <w:rsid w:val="00AD5DE7"/>
    <w:rsid w:val="00AD62D9"/>
    <w:rsid w:val="00AD6B47"/>
    <w:rsid w:val="00AD6C7D"/>
    <w:rsid w:val="00AD6D39"/>
    <w:rsid w:val="00AE0494"/>
    <w:rsid w:val="00AE0F86"/>
    <w:rsid w:val="00AE1C74"/>
    <w:rsid w:val="00AE1DC6"/>
    <w:rsid w:val="00AE21B1"/>
    <w:rsid w:val="00AE2559"/>
    <w:rsid w:val="00AE2C7F"/>
    <w:rsid w:val="00AE3914"/>
    <w:rsid w:val="00AE41B6"/>
    <w:rsid w:val="00AE4554"/>
    <w:rsid w:val="00AE4E5B"/>
    <w:rsid w:val="00AE5416"/>
    <w:rsid w:val="00AE5F89"/>
    <w:rsid w:val="00AE647A"/>
    <w:rsid w:val="00AE69F2"/>
    <w:rsid w:val="00AE7C97"/>
    <w:rsid w:val="00AE7ED7"/>
    <w:rsid w:val="00AF219F"/>
    <w:rsid w:val="00AF3947"/>
    <w:rsid w:val="00AF418E"/>
    <w:rsid w:val="00AF5B3C"/>
    <w:rsid w:val="00AF68AD"/>
    <w:rsid w:val="00AF69F2"/>
    <w:rsid w:val="00AF7405"/>
    <w:rsid w:val="00AF785F"/>
    <w:rsid w:val="00B00722"/>
    <w:rsid w:val="00B01458"/>
    <w:rsid w:val="00B0196C"/>
    <w:rsid w:val="00B019CA"/>
    <w:rsid w:val="00B01E27"/>
    <w:rsid w:val="00B02593"/>
    <w:rsid w:val="00B028BF"/>
    <w:rsid w:val="00B03B81"/>
    <w:rsid w:val="00B044F8"/>
    <w:rsid w:val="00B049A4"/>
    <w:rsid w:val="00B05D5C"/>
    <w:rsid w:val="00B063F3"/>
    <w:rsid w:val="00B0645A"/>
    <w:rsid w:val="00B06465"/>
    <w:rsid w:val="00B06A53"/>
    <w:rsid w:val="00B104AD"/>
    <w:rsid w:val="00B108E9"/>
    <w:rsid w:val="00B10C10"/>
    <w:rsid w:val="00B12B3B"/>
    <w:rsid w:val="00B13438"/>
    <w:rsid w:val="00B13FBF"/>
    <w:rsid w:val="00B16F28"/>
    <w:rsid w:val="00B201EB"/>
    <w:rsid w:val="00B2083F"/>
    <w:rsid w:val="00B21BF0"/>
    <w:rsid w:val="00B220EF"/>
    <w:rsid w:val="00B22C35"/>
    <w:rsid w:val="00B22D51"/>
    <w:rsid w:val="00B23718"/>
    <w:rsid w:val="00B23FFE"/>
    <w:rsid w:val="00B2402E"/>
    <w:rsid w:val="00B25477"/>
    <w:rsid w:val="00B262EC"/>
    <w:rsid w:val="00B26447"/>
    <w:rsid w:val="00B26BFD"/>
    <w:rsid w:val="00B27BD3"/>
    <w:rsid w:val="00B3134C"/>
    <w:rsid w:val="00B317E0"/>
    <w:rsid w:val="00B3193D"/>
    <w:rsid w:val="00B3203C"/>
    <w:rsid w:val="00B3211A"/>
    <w:rsid w:val="00B32A8E"/>
    <w:rsid w:val="00B339E1"/>
    <w:rsid w:val="00B36805"/>
    <w:rsid w:val="00B36D73"/>
    <w:rsid w:val="00B378DC"/>
    <w:rsid w:val="00B40882"/>
    <w:rsid w:val="00B40B44"/>
    <w:rsid w:val="00B40C32"/>
    <w:rsid w:val="00B41E60"/>
    <w:rsid w:val="00B42556"/>
    <w:rsid w:val="00B44D3C"/>
    <w:rsid w:val="00B45134"/>
    <w:rsid w:val="00B461D8"/>
    <w:rsid w:val="00B46704"/>
    <w:rsid w:val="00B46C0A"/>
    <w:rsid w:val="00B474AD"/>
    <w:rsid w:val="00B476BA"/>
    <w:rsid w:val="00B47BB5"/>
    <w:rsid w:val="00B50199"/>
    <w:rsid w:val="00B50FAF"/>
    <w:rsid w:val="00B514A9"/>
    <w:rsid w:val="00B51E36"/>
    <w:rsid w:val="00B52879"/>
    <w:rsid w:val="00B5369F"/>
    <w:rsid w:val="00B553FD"/>
    <w:rsid w:val="00B55A95"/>
    <w:rsid w:val="00B56425"/>
    <w:rsid w:val="00B57077"/>
    <w:rsid w:val="00B5716D"/>
    <w:rsid w:val="00B57A84"/>
    <w:rsid w:val="00B602CA"/>
    <w:rsid w:val="00B602EF"/>
    <w:rsid w:val="00B609EB"/>
    <w:rsid w:val="00B610F3"/>
    <w:rsid w:val="00B61745"/>
    <w:rsid w:val="00B621C6"/>
    <w:rsid w:val="00B629AD"/>
    <w:rsid w:val="00B62E4A"/>
    <w:rsid w:val="00B63A26"/>
    <w:rsid w:val="00B63DC0"/>
    <w:rsid w:val="00B6597C"/>
    <w:rsid w:val="00B66F25"/>
    <w:rsid w:val="00B67B94"/>
    <w:rsid w:val="00B67E0C"/>
    <w:rsid w:val="00B7127C"/>
    <w:rsid w:val="00B71FAA"/>
    <w:rsid w:val="00B72113"/>
    <w:rsid w:val="00B72316"/>
    <w:rsid w:val="00B7283E"/>
    <w:rsid w:val="00B74FC3"/>
    <w:rsid w:val="00B753D3"/>
    <w:rsid w:val="00B75E37"/>
    <w:rsid w:val="00B77055"/>
    <w:rsid w:val="00B7740B"/>
    <w:rsid w:val="00B776FF"/>
    <w:rsid w:val="00B77D9F"/>
    <w:rsid w:val="00B8114D"/>
    <w:rsid w:val="00B811F2"/>
    <w:rsid w:val="00B815A0"/>
    <w:rsid w:val="00B826C7"/>
    <w:rsid w:val="00B82F40"/>
    <w:rsid w:val="00B8310B"/>
    <w:rsid w:val="00B83725"/>
    <w:rsid w:val="00B83FC5"/>
    <w:rsid w:val="00B842A0"/>
    <w:rsid w:val="00B85164"/>
    <w:rsid w:val="00B85DCB"/>
    <w:rsid w:val="00B864D1"/>
    <w:rsid w:val="00B902EB"/>
    <w:rsid w:val="00B90345"/>
    <w:rsid w:val="00B90DC9"/>
    <w:rsid w:val="00B90EC9"/>
    <w:rsid w:val="00B92051"/>
    <w:rsid w:val="00B921ED"/>
    <w:rsid w:val="00B92EC2"/>
    <w:rsid w:val="00B93475"/>
    <w:rsid w:val="00B93777"/>
    <w:rsid w:val="00B93A3F"/>
    <w:rsid w:val="00B93FA5"/>
    <w:rsid w:val="00B94BC2"/>
    <w:rsid w:val="00B956B8"/>
    <w:rsid w:val="00B963C9"/>
    <w:rsid w:val="00B968F7"/>
    <w:rsid w:val="00B96F83"/>
    <w:rsid w:val="00B979D4"/>
    <w:rsid w:val="00B97EA9"/>
    <w:rsid w:val="00BA030D"/>
    <w:rsid w:val="00BA07DF"/>
    <w:rsid w:val="00BA0938"/>
    <w:rsid w:val="00BA1252"/>
    <w:rsid w:val="00BA1FDB"/>
    <w:rsid w:val="00BA289A"/>
    <w:rsid w:val="00BA3754"/>
    <w:rsid w:val="00BA4296"/>
    <w:rsid w:val="00BA4F1C"/>
    <w:rsid w:val="00BA51D4"/>
    <w:rsid w:val="00BA5B98"/>
    <w:rsid w:val="00BA6BED"/>
    <w:rsid w:val="00BA7BEB"/>
    <w:rsid w:val="00BB0518"/>
    <w:rsid w:val="00BB0B77"/>
    <w:rsid w:val="00BB1833"/>
    <w:rsid w:val="00BB26D0"/>
    <w:rsid w:val="00BB47B5"/>
    <w:rsid w:val="00BB48B9"/>
    <w:rsid w:val="00BB54EE"/>
    <w:rsid w:val="00BB5A44"/>
    <w:rsid w:val="00BB6BF3"/>
    <w:rsid w:val="00BB7E8C"/>
    <w:rsid w:val="00BB7EAA"/>
    <w:rsid w:val="00BC0422"/>
    <w:rsid w:val="00BC04FA"/>
    <w:rsid w:val="00BC0CC4"/>
    <w:rsid w:val="00BC0E31"/>
    <w:rsid w:val="00BC102C"/>
    <w:rsid w:val="00BC1173"/>
    <w:rsid w:val="00BC26BE"/>
    <w:rsid w:val="00BC2F95"/>
    <w:rsid w:val="00BC3386"/>
    <w:rsid w:val="00BC46F8"/>
    <w:rsid w:val="00BC5FF1"/>
    <w:rsid w:val="00BC6162"/>
    <w:rsid w:val="00BC6A84"/>
    <w:rsid w:val="00BC6D82"/>
    <w:rsid w:val="00BC79AF"/>
    <w:rsid w:val="00BD0047"/>
    <w:rsid w:val="00BD0104"/>
    <w:rsid w:val="00BD0851"/>
    <w:rsid w:val="00BD22DC"/>
    <w:rsid w:val="00BD5049"/>
    <w:rsid w:val="00BD6324"/>
    <w:rsid w:val="00BD70BF"/>
    <w:rsid w:val="00BD72D2"/>
    <w:rsid w:val="00BD78A6"/>
    <w:rsid w:val="00BE06E4"/>
    <w:rsid w:val="00BE07D5"/>
    <w:rsid w:val="00BE0E35"/>
    <w:rsid w:val="00BE1493"/>
    <w:rsid w:val="00BE2BF5"/>
    <w:rsid w:val="00BE51E9"/>
    <w:rsid w:val="00BE52AC"/>
    <w:rsid w:val="00BE5305"/>
    <w:rsid w:val="00BE5C2D"/>
    <w:rsid w:val="00BE62B7"/>
    <w:rsid w:val="00BE79E5"/>
    <w:rsid w:val="00BF028D"/>
    <w:rsid w:val="00BF056E"/>
    <w:rsid w:val="00BF06E7"/>
    <w:rsid w:val="00BF08A7"/>
    <w:rsid w:val="00BF0B52"/>
    <w:rsid w:val="00BF0B80"/>
    <w:rsid w:val="00BF0F4B"/>
    <w:rsid w:val="00BF18C3"/>
    <w:rsid w:val="00BF1D85"/>
    <w:rsid w:val="00BF1E4C"/>
    <w:rsid w:val="00BF23FB"/>
    <w:rsid w:val="00BF2900"/>
    <w:rsid w:val="00BF2C52"/>
    <w:rsid w:val="00BF2EC6"/>
    <w:rsid w:val="00BF2F3D"/>
    <w:rsid w:val="00BF2FD2"/>
    <w:rsid w:val="00BF35AA"/>
    <w:rsid w:val="00BF381C"/>
    <w:rsid w:val="00BF3A75"/>
    <w:rsid w:val="00BF3BD2"/>
    <w:rsid w:val="00BF4AFF"/>
    <w:rsid w:val="00BF4F0D"/>
    <w:rsid w:val="00BF5177"/>
    <w:rsid w:val="00BF51CA"/>
    <w:rsid w:val="00BF61FB"/>
    <w:rsid w:val="00BF6441"/>
    <w:rsid w:val="00BF69A9"/>
    <w:rsid w:val="00BF79ED"/>
    <w:rsid w:val="00BF7CC1"/>
    <w:rsid w:val="00C021A2"/>
    <w:rsid w:val="00C02F40"/>
    <w:rsid w:val="00C03313"/>
    <w:rsid w:val="00C05CF8"/>
    <w:rsid w:val="00C05D82"/>
    <w:rsid w:val="00C061FE"/>
    <w:rsid w:val="00C067A4"/>
    <w:rsid w:val="00C0719A"/>
    <w:rsid w:val="00C07644"/>
    <w:rsid w:val="00C12685"/>
    <w:rsid w:val="00C127E2"/>
    <w:rsid w:val="00C15016"/>
    <w:rsid w:val="00C15BA4"/>
    <w:rsid w:val="00C15ECC"/>
    <w:rsid w:val="00C16265"/>
    <w:rsid w:val="00C16BBA"/>
    <w:rsid w:val="00C17070"/>
    <w:rsid w:val="00C20401"/>
    <w:rsid w:val="00C207A5"/>
    <w:rsid w:val="00C21E6F"/>
    <w:rsid w:val="00C22735"/>
    <w:rsid w:val="00C232F9"/>
    <w:rsid w:val="00C23978"/>
    <w:rsid w:val="00C23BCC"/>
    <w:rsid w:val="00C26011"/>
    <w:rsid w:val="00C271DD"/>
    <w:rsid w:val="00C27857"/>
    <w:rsid w:val="00C27DBE"/>
    <w:rsid w:val="00C305E2"/>
    <w:rsid w:val="00C30844"/>
    <w:rsid w:val="00C30900"/>
    <w:rsid w:val="00C310DC"/>
    <w:rsid w:val="00C3148C"/>
    <w:rsid w:val="00C31A38"/>
    <w:rsid w:val="00C3244F"/>
    <w:rsid w:val="00C329E1"/>
    <w:rsid w:val="00C332D1"/>
    <w:rsid w:val="00C33AE6"/>
    <w:rsid w:val="00C35E5A"/>
    <w:rsid w:val="00C35E5E"/>
    <w:rsid w:val="00C36C77"/>
    <w:rsid w:val="00C40289"/>
    <w:rsid w:val="00C40309"/>
    <w:rsid w:val="00C40C1A"/>
    <w:rsid w:val="00C40E3E"/>
    <w:rsid w:val="00C417CA"/>
    <w:rsid w:val="00C41E23"/>
    <w:rsid w:val="00C432D5"/>
    <w:rsid w:val="00C4463E"/>
    <w:rsid w:val="00C46748"/>
    <w:rsid w:val="00C47241"/>
    <w:rsid w:val="00C478ED"/>
    <w:rsid w:val="00C47A6D"/>
    <w:rsid w:val="00C5011A"/>
    <w:rsid w:val="00C5079B"/>
    <w:rsid w:val="00C51A27"/>
    <w:rsid w:val="00C51CC6"/>
    <w:rsid w:val="00C53344"/>
    <w:rsid w:val="00C5346E"/>
    <w:rsid w:val="00C53752"/>
    <w:rsid w:val="00C541B6"/>
    <w:rsid w:val="00C552AC"/>
    <w:rsid w:val="00C5616F"/>
    <w:rsid w:val="00C56A6A"/>
    <w:rsid w:val="00C60901"/>
    <w:rsid w:val="00C61907"/>
    <w:rsid w:val="00C61FAA"/>
    <w:rsid w:val="00C61FC6"/>
    <w:rsid w:val="00C62949"/>
    <w:rsid w:val="00C64C96"/>
    <w:rsid w:val="00C65775"/>
    <w:rsid w:val="00C657C7"/>
    <w:rsid w:val="00C66DA7"/>
    <w:rsid w:val="00C6736E"/>
    <w:rsid w:val="00C70178"/>
    <w:rsid w:val="00C701D1"/>
    <w:rsid w:val="00C70CFF"/>
    <w:rsid w:val="00C70D46"/>
    <w:rsid w:val="00C723E5"/>
    <w:rsid w:val="00C72B8D"/>
    <w:rsid w:val="00C72EBC"/>
    <w:rsid w:val="00C7357E"/>
    <w:rsid w:val="00C7394F"/>
    <w:rsid w:val="00C749A9"/>
    <w:rsid w:val="00C74DC8"/>
    <w:rsid w:val="00C7521A"/>
    <w:rsid w:val="00C75EAF"/>
    <w:rsid w:val="00C776E9"/>
    <w:rsid w:val="00C77A69"/>
    <w:rsid w:val="00C80C68"/>
    <w:rsid w:val="00C80E64"/>
    <w:rsid w:val="00C80F07"/>
    <w:rsid w:val="00C818D1"/>
    <w:rsid w:val="00C81941"/>
    <w:rsid w:val="00C819FB"/>
    <w:rsid w:val="00C81ACA"/>
    <w:rsid w:val="00C8309F"/>
    <w:rsid w:val="00C835B9"/>
    <w:rsid w:val="00C83E95"/>
    <w:rsid w:val="00C84A2C"/>
    <w:rsid w:val="00C84B68"/>
    <w:rsid w:val="00C8500B"/>
    <w:rsid w:val="00C85506"/>
    <w:rsid w:val="00C858A3"/>
    <w:rsid w:val="00C866F9"/>
    <w:rsid w:val="00C86A8F"/>
    <w:rsid w:val="00C86BE9"/>
    <w:rsid w:val="00C878EB"/>
    <w:rsid w:val="00C87D75"/>
    <w:rsid w:val="00C90EA4"/>
    <w:rsid w:val="00C92AA8"/>
    <w:rsid w:val="00C92CB1"/>
    <w:rsid w:val="00C94919"/>
    <w:rsid w:val="00C95B11"/>
    <w:rsid w:val="00C95FBE"/>
    <w:rsid w:val="00C96582"/>
    <w:rsid w:val="00CA0357"/>
    <w:rsid w:val="00CA04A5"/>
    <w:rsid w:val="00CA1D03"/>
    <w:rsid w:val="00CA1E69"/>
    <w:rsid w:val="00CA1FED"/>
    <w:rsid w:val="00CA3755"/>
    <w:rsid w:val="00CA5DA5"/>
    <w:rsid w:val="00CA7F9A"/>
    <w:rsid w:val="00CB0AC9"/>
    <w:rsid w:val="00CB0EE3"/>
    <w:rsid w:val="00CB13F9"/>
    <w:rsid w:val="00CB16AA"/>
    <w:rsid w:val="00CB1ABD"/>
    <w:rsid w:val="00CB2123"/>
    <w:rsid w:val="00CB2880"/>
    <w:rsid w:val="00CB39E4"/>
    <w:rsid w:val="00CB3DD0"/>
    <w:rsid w:val="00CB4E46"/>
    <w:rsid w:val="00CB510E"/>
    <w:rsid w:val="00CB58CC"/>
    <w:rsid w:val="00CB75BB"/>
    <w:rsid w:val="00CC00A7"/>
    <w:rsid w:val="00CC0195"/>
    <w:rsid w:val="00CC1B2B"/>
    <w:rsid w:val="00CC203D"/>
    <w:rsid w:val="00CC2681"/>
    <w:rsid w:val="00CC325C"/>
    <w:rsid w:val="00CC3C74"/>
    <w:rsid w:val="00CC428F"/>
    <w:rsid w:val="00CC44DD"/>
    <w:rsid w:val="00CC4633"/>
    <w:rsid w:val="00CC61B6"/>
    <w:rsid w:val="00CC64FF"/>
    <w:rsid w:val="00CC6CF5"/>
    <w:rsid w:val="00CC7B52"/>
    <w:rsid w:val="00CC7F03"/>
    <w:rsid w:val="00CD1651"/>
    <w:rsid w:val="00CD1655"/>
    <w:rsid w:val="00CD1DBD"/>
    <w:rsid w:val="00CD23E2"/>
    <w:rsid w:val="00CD3242"/>
    <w:rsid w:val="00CD3EC5"/>
    <w:rsid w:val="00CD4987"/>
    <w:rsid w:val="00CD4B14"/>
    <w:rsid w:val="00CD4DE1"/>
    <w:rsid w:val="00CD5748"/>
    <w:rsid w:val="00CD7180"/>
    <w:rsid w:val="00CD7197"/>
    <w:rsid w:val="00CD749D"/>
    <w:rsid w:val="00CD7AF0"/>
    <w:rsid w:val="00CE0CB2"/>
    <w:rsid w:val="00CE1DC6"/>
    <w:rsid w:val="00CE1F55"/>
    <w:rsid w:val="00CE3277"/>
    <w:rsid w:val="00CE36D6"/>
    <w:rsid w:val="00CE3F99"/>
    <w:rsid w:val="00CE411F"/>
    <w:rsid w:val="00CE47BB"/>
    <w:rsid w:val="00CE4ACE"/>
    <w:rsid w:val="00CE4C09"/>
    <w:rsid w:val="00CE72C1"/>
    <w:rsid w:val="00CE7E20"/>
    <w:rsid w:val="00CF0758"/>
    <w:rsid w:val="00CF0DFB"/>
    <w:rsid w:val="00CF1BC5"/>
    <w:rsid w:val="00CF4EA2"/>
    <w:rsid w:val="00CF53B5"/>
    <w:rsid w:val="00D008FF"/>
    <w:rsid w:val="00D00FE9"/>
    <w:rsid w:val="00D014EA"/>
    <w:rsid w:val="00D01D4D"/>
    <w:rsid w:val="00D02193"/>
    <w:rsid w:val="00D0338A"/>
    <w:rsid w:val="00D03D2F"/>
    <w:rsid w:val="00D03DF4"/>
    <w:rsid w:val="00D0498C"/>
    <w:rsid w:val="00D05D08"/>
    <w:rsid w:val="00D06671"/>
    <w:rsid w:val="00D073EB"/>
    <w:rsid w:val="00D0743F"/>
    <w:rsid w:val="00D07590"/>
    <w:rsid w:val="00D075BE"/>
    <w:rsid w:val="00D1061D"/>
    <w:rsid w:val="00D11D09"/>
    <w:rsid w:val="00D12C3F"/>
    <w:rsid w:val="00D13581"/>
    <w:rsid w:val="00D13DDB"/>
    <w:rsid w:val="00D144DB"/>
    <w:rsid w:val="00D147AD"/>
    <w:rsid w:val="00D14AB2"/>
    <w:rsid w:val="00D14F6C"/>
    <w:rsid w:val="00D1772D"/>
    <w:rsid w:val="00D20432"/>
    <w:rsid w:val="00D20761"/>
    <w:rsid w:val="00D2115E"/>
    <w:rsid w:val="00D21511"/>
    <w:rsid w:val="00D21821"/>
    <w:rsid w:val="00D2443F"/>
    <w:rsid w:val="00D24632"/>
    <w:rsid w:val="00D2471B"/>
    <w:rsid w:val="00D2564A"/>
    <w:rsid w:val="00D25A40"/>
    <w:rsid w:val="00D25B99"/>
    <w:rsid w:val="00D272CE"/>
    <w:rsid w:val="00D27A33"/>
    <w:rsid w:val="00D27F05"/>
    <w:rsid w:val="00D30A6D"/>
    <w:rsid w:val="00D3113C"/>
    <w:rsid w:val="00D32051"/>
    <w:rsid w:val="00D3217D"/>
    <w:rsid w:val="00D33187"/>
    <w:rsid w:val="00D33AFA"/>
    <w:rsid w:val="00D34238"/>
    <w:rsid w:val="00D3476C"/>
    <w:rsid w:val="00D350FC"/>
    <w:rsid w:val="00D353D9"/>
    <w:rsid w:val="00D35B32"/>
    <w:rsid w:val="00D35C77"/>
    <w:rsid w:val="00D35EB8"/>
    <w:rsid w:val="00D3734E"/>
    <w:rsid w:val="00D37C55"/>
    <w:rsid w:val="00D4039E"/>
    <w:rsid w:val="00D406F3"/>
    <w:rsid w:val="00D40E07"/>
    <w:rsid w:val="00D41100"/>
    <w:rsid w:val="00D411E1"/>
    <w:rsid w:val="00D418C1"/>
    <w:rsid w:val="00D41E04"/>
    <w:rsid w:val="00D425D0"/>
    <w:rsid w:val="00D42ADB"/>
    <w:rsid w:val="00D4329A"/>
    <w:rsid w:val="00D43581"/>
    <w:rsid w:val="00D449DB"/>
    <w:rsid w:val="00D452FB"/>
    <w:rsid w:val="00D456E1"/>
    <w:rsid w:val="00D45A09"/>
    <w:rsid w:val="00D45F76"/>
    <w:rsid w:val="00D46CE7"/>
    <w:rsid w:val="00D46DFB"/>
    <w:rsid w:val="00D475B0"/>
    <w:rsid w:val="00D501F6"/>
    <w:rsid w:val="00D50894"/>
    <w:rsid w:val="00D50D20"/>
    <w:rsid w:val="00D510F2"/>
    <w:rsid w:val="00D523C6"/>
    <w:rsid w:val="00D524F0"/>
    <w:rsid w:val="00D5340E"/>
    <w:rsid w:val="00D5523C"/>
    <w:rsid w:val="00D55380"/>
    <w:rsid w:val="00D55FB5"/>
    <w:rsid w:val="00D56AB9"/>
    <w:rsid w:val="00D570E5"/>
    <w:rsid w:val="00D57A20"/>
    <w:rsid w:val="00D607CD"/>
    <w:rsid w:val="00D60E54"/>
    <w:rsid w:val="00D62A1E"/>
    <w:rsid w:val="00D63CAA"/>
    <w:rsid w:val="00D640F8"/>
    <w:rsid w:val="00D651E3"/>
    <w:rsid w:val="00D65A0C"/>
    <w:rsid w:val="00D66B5B"/>
    <w:rsid w:val="00D6768A"/>
    <w:rsid w:val="00D7099F"/>
    <w:rsid w:val="00D70BBF"/>
    <w:rsid w:val="00D71171"/>
    <w:rsid w:val="00D7165C"/>
    <w:rsid w:val="00D72508"/>
    <w:rsid w:val="00D7257E"/>
    <w:rsid w:val="00D72BB9"/>
    <w:rsid w:val="00D72FD2"/>
    <w:rsid w:val="00D73411"/>
    <w:rsid w:val="00D73C71"/>
    <w:rsid w:val="00D74E7A"/>
    <w:rsid w:val="00D75221"/>
    <w:rsid w:val="00D753F4"/>
    <w:rsid w:val="00D75ADE"/>
    <w:rsid w:val="00D768DC"/>
    <w:rsid w:val="00D81409"/>
    <w:rsid w:val="00D816B7"/>
    <w:rsid w:val="00D8181A"/>
    <w:rsid w:val="00D81CDB"/>
    <w:rsid w:val="00D823D0"/>
    <w:rsid w:val="00D82B04"/>
    <w:rsid w:val="00D82FEE"/>
    <w:rsid w:val="00D846D6"/>
    <w:rsid w:val="00D8473F"/>
    <w:rsid w:val="00D8637E"/>
    <w:rsid w:val="00D86602"/>
    <w:rsid w:val="00D867F9"/>
    <w:rsid w:val="00D86F75"/>
    <w:rsid w:val="00D87208"/>
    <w:rsid w:val="00D87A43"/>
    <w:rsid w:val="00D87D97"/>
    <w:rsid w:val="00D87F26"/>
    <w:rsid w:val="00D9032E"/>
    <w:rsid w:val="00D90394"/>
    <w:rsid w:val="00D929D3"/>
    <w:rsid w:val="00D92E8D"/>
    <w:rsid w:val="00D936B4"/>
    <w:rsid w:val="00D938B3"/>
    <w:rsid w:val="00D93AF8"/>
    <w:rsid w:val="00D9479F"/>
    <w:rsid w:val="00DA0B8F"/>
    <w:rsid w:val="00DA20A6"/>
    <w:rsid w:val="00DA39CF"/>
    <w:rsid w:val="00DA4935"/>
    <w:rsid w:val="00DA49FD"/>
    <w:rsid w:val="00DA5888"/>
    <w:rsid w:val="00DA6BA4"/>
    <w:rsid w:val="00DA6EA6"/>
    <w:rsid w:val="00DA7EC1"/>
    <w:rsid w:val="00DB07AB"/>
    <w:rsid w:val="00DB08DB"/>
    <w:rsid w:val="00DB0F9C"/>
    <w:rsid w:val="00DB12ED"/>
    <w:rsid w:val="00DB1D72"/>
    <w:rsid w:val="00DB38FF"/>
    <w:rsid w:val="00DB3F2E"/>
    <w:rsid w:val="00DB671C"/>
    <w:rsid w:val="00DC0BD0"/>
    <w:rsid w:val="00DC1C7C"/>
    <w:rsid w:val="00DC21FE"/>
    <w:rsid w:val="00DC236E"/>
    <w:rsid w:val="00DC4195"/>
    <w:rsid w:val="00DC5260"/>
    <w:rsid w:val="00DC5489"/>
    <w:rsid w:val="00DC55F0"/>
    <w:rsid w:val="00DC662D"/>
    <w:rsid w:val="00DC681E"/>
    <w:rsid w:val="00DC6DE7"/>
    <w:rsid w:val="00DC6F44"/>
    <w:rsid w:val="00DC7527"/>
    <w:rsid w:val="00DC758D"/>
    <w:rsid w:val="00DD06FF"/>
    <w:rsid w:val="00DD1C35"/>
    <w:rsid w:val="00DD3BC5"/>
    <w:rsid w:val="00DD3D89"/>
    <w:rsid w:val="00DD5401"/>
    <w:rsid w:val="00DD5F49"/>
    <w:rsid w:val="00DD61FC"/>
    <w:rsid w:val="00DD65E1"/>
    <w:rsid w:val="00DD6840"/>
    <w:rsid w:val="00DD6AE9"/>
    <w:rsid w:val="00DD6FCC"/>
    <w:rsid w:val="00DE0086"/>
    <w:rsid w:val="00DE1436"/>
    <w:rsid w:val="00DE170C"/>
    <w:rsid w:val="00DE1A6F"/>
    <w:rsid w:val="00DE1BF3"/>
    <w:rsid w:val="00DE205E"/>
    <w:rsid w:val="00DE239D"/>
    <w:rsid w:val="00DE2780"/>
    <w:rsid w:val="00DE2932"/>
    <w:rsid w:val="00DE425A"/>
    <w:rsid w:val="00DE439B"/>
    <w:rsid w:val="00DE574C"/>
    <w:rsid w:val="00DE5D07"/>
    <w:rsid w:val="00DE6652"/>
    <w:rsid w:val="00DE67D6"/>
    <w:rsid w:val="00DE6DC3"/>
    <w:rsid w:val="00DE77BE"/>
    <w:rsid w:val="00DF09CD"/>
    <w:rsid w:val="00DF0C29"/>
    <w:rsid w:val="00DF2A04"/>
    <w:rsid w:val="00DF3BC2"/>
    <w:rsid w:val="00DF3BFF"/>
    <w:rsid w:val="00DF3C8D"/>
    <w:rsid w:val="00DF3DEA"/>
    <w:rsid w:val="00DF3E6E"/>
    <w:rsid w:val="00DF410F"/>
    <w:rsid w:val="00DF4E51"/>
    <w:rsid w:val="00DF6161"/>
    <w:rsid w:val="00DF63C4"/>
    <w:rsid w:val="00DF7E48"/>
    <w:rsid w:val="00E0137A"/>
    <w:rsid w:val="00E01A6B"/>
    <w:rsid w:val="00E03E97"/>
    <w:rsid w:val="00E07811"/>
    <w:rsid w:val="00E079DD"/>
    <w:rsid w:val="00E07B52"/>
    <w:rsid w:val="00E10613"/>
    <w:rsid w:val="00E137C7"/>
    <w:rsid w:val="00E14244"/>
    <w:rsid w:val="00E14567"/>
    <w:rsid w:val="00E14835"/>
    <w:rsid w:val="00E148BF"/>
    <w:rsid w:val="00E15DC6"/>
    <w:rsid w:val="00E16AF9"/>
    <w:rsid w:val="00E17039"/>
    <w:rsid w:val="00E17493"/>
    <w:rsid w:val="00E201D2"/>
    <w:rsid w:val="00E208D2"/>
    <w:rsid w:val="00E20FA7"/>
    <w:rsid w:val="00E215AF"/>
    <w:rsid w:val="00E21A79"/>
    <w:rsid w:val="00E22154"/>
    <w:rsid w:val="00E2238A"/>
    <w:rsid w:val="00E22501"/>
    <w:rsid w:val="00E239BF"/>
    <w:rsid w:val="00E244EE"/>
    <w:rsid w:val="00E24A4A"/>
    <w:rsid w:val="00E25A40"/>
    <w:rsid w:val="00E27CCF"/>
    <w:rsid w:val="00E30017"/>
    <w:rsid w:val="00E30C7B"/>
    <w:rsid w:val="00E33052"/>
    <w:rsid w:val="00E3323E"/>
    <w:rsid w:val="00E36578"/>
    <w:rsid w:val="00E40FF1"/>
    <w:rsid w:val="00E41139"/>
    <w:rsid w:val="00E4211C"/>
    <w:rsid w:val="00E42159"/>
    <w:rsid w:val="00E42C70"/>
    <w:rsid w:val="00E42E86"/>
    <w:rsid w:val="00E4303B"/>
    <w:rsid w:val="00E43525"/>
    <w:rsid w:val="00E437B1"/>
    <w:rsid w:val="00E43CA5"/>
    <w:rsid w:val="00E43E13"/>
    <w:rsid w:val="00E4505D"/>
    <w:rsid w:val="00E4583B"/>
    <w:rsid w:val="00E458A4"/>
    <w:rsid w:val="00E4597E"/>
    <w:rsid w:val="00E51D8C"/>
    <w:rsid w:val="00E52218"/>
    <w:rsid w:val="00E52BC8"/>
    <w:rsid w:val="00E537F0"/>
    <w:rsid w:val="00E53984"/>
    <w:rsid w:val="00E5406F"/>
    <w:rsid w:val="00E56595"/>
    <w:rsid w:val="00E5677B"/>
    <w:rsid w:val="00E570C2"/>
    <w:rsid w:val="00E574E9"/>
    <w:rsid w:val="00E60BF9"/>
    <w:rsid w:val="00E61335"/>
    <w:rsid w:val="00E61620"/>
    <w:rsid w:val="00E620D1"/>
    <w:rsid w:val="00E62422"/>
    <w:rsid w:val="00E63082"/>
    <w:rsid w:val="00E632F1"/>
    <w:rsid w:val="00E64AD3"/>
    <w:rsid w:val="00E67175"/>
    <w:rsid w:val="00E67214"/>
    <w:rsid w:val="00E67928"/>
    <w:rsid w:val="00E67A72"/>
    <w:rsid w:val="00E7061E"/>
    <w:rsid w:val="00E70633"/>
    <w:rsid w:val="00E70C5C"/>
    <w:rsid w:val="00E70CFE"/>
    <w:rsid w:val="00E7106E"/>
    <w:rsid w:val="00E71471"/>
    <w:rsid w:val="00E71E57"/>
    <w:rsid w:val="00E739A1"/>
    <w:rsid w:val="00E73B39"/>
    <w:rsid w:val="00E74305"/>
    <w:rsid w:val="00E745AA"/>
    <w:rsid w:val="00E76312"/>
    <w:rsid w:val="00E768F4"/>
    <w:rsid w:val="00E8063F"/>
    <w:rsid w:val="00E806FA"/>
    <w:rsid w:val="00E80991"/>
    <w:rsid w:val="00E81275"/>
    <w:rsid w:val="00E81BA0"/>
    <w:rsid w:val="00E81C2D"/>
    <w:rsid w:val="00E82201"/>
    <w:rsid w:val="00E82BBA"/>
    <w:rsid w:val="00E837A2"/>
    <w:rsid w:val="00E854A7"/>
    <w:rsid w:val="00E876E2"/>
    <w:rsid w:val="00E878F8"/>
    <w:rsid w:val="00E879FC"/>
    <w:rsid w:val="00E906F3"/>
    <w:rsid w:val="00E907E5"/>
    <w:rsid w:val="00E93F4E"/>
    <w:rsid w:val="00E950AD"/>
    <w:rsid w:val="00E962BB"/>
    <w:rsid w:val="00E96687"/>
    <w:rsid w:val="00E96CC4"/>
    <w:rsid w:val="00E96DBE"/>
    <w:rsid w:val="00E9763C"/>
    <w:rsid w:val="00E977DA"/>
    <w:rsid w:val="00EA009F"/>
    <w:rsid w:val="00EA01A3"/>
    <w:rsid w:val="00EA0246"/>
    <w:rsid w:val="00EA093F"/>
    <w:rsid w:val="00EA0B28"/>
    <w:rsid w:val="00EA35A0"/>
    <w:rsid w:val="00EA3AF8"/>
    <w:rsid w:val="00EA4219"/>
    <w:rsid w:val="00EA433F"/>
    <w:rsid w:val="00EA4415"/>
    <w:rsid w:val="00EA57AA"/>
    <w:rsid w:val="00EA585D"/>
    <w:rsid w:val="00EA5918"/>
    <w:rsid w:val="00EA6501"/>
    <w:rsid w:val="00EA6B1D"/>
    <w:rsid w:val="00EA6B32"/>
    <w:rsid w:val="00EA6D6E"/>
    <w:rsid w:val="00EA7C9F"/>
    <w:rsid w:val="00EB06DC"/>
    <w:rsid w:val="00EB0C45"/>
    <w:rsid w:val="00EB209C"/>
    <w:rsid w:val="00EB227A"/>
    <w:rsid w:val="00EB2633"/>
    <w:rsid w:val="00EB323F"/>
    <w:rsid w:val="00EB3937"/>
    <w:rsid w:val="00EB42C9"/>
    <w:rsid w:val="00EB5174"/>
    <w:rsid w:val="00EB5CFD"/>
    <w:rsid w:val="00EB5E47"/>
    <w:rsid w:val="00EB7840"/>
    <w:rsid w:val="00EC1231"/>
    <w:rsid w:val="00EC1431"/>
    <w:rsid w:val="00EC1455"/>
    <w:rsid w:val="00EC14B5"/>
    <w:rsid w:val="00EC1898"/>
    <w:rsid w:val="00EC1F5D"/>
    <w:rsid w:val="00EC2B77"/>
    <w:rsid w:val="00EC2EF5"/>
    <w:rsid w:val="00EC2F28"/>
    <w:rsid w:val="00EC2F60"/>
    <w:rsid w:val="00EC3AB8"/>
    <w:rsid w:val="00EC45AB"/>
    <w:rsid w:val="00EC4BAD"/>
    <w:rsid w:val="00EC4D2B"/>
    <w:rsid w:val="00EC52F6"/>
    <w:rsid w:val="00EC58BD"/>
    <w:rsid w:val="00EC618F"/>
    <w:rsid w:val="00ED02AB"/>
    <w:rsid w:val="00ED07D3"/>
    <w:rsid w:val="00ED0ED4"/>
    <w:rsid w:val="00ED157D"/>
    <w:rsid w:val="00ED1E11"/>
    <w:rsid w:val="00ED2182"/>
    <w:rsid w:val="00ED236D"/>
    <w:rsid w:val="00ED2526"/>
    <w:rsid w:val="00ED26E4"/>
    <w:rsid w:val="00ED3047"/>
    <w:rsid w:val="00ED60E1"/>
    <w:rsid w:val="00ED6588"/>
    <w:rsid w:val="00ED6B8F"/>
    <w:rsid w:val="00EE014B"/>
    <w:rsid w:val="00EE0CEF"/>
    <w:rsid w:val="00EE2AF5"/>
    <w:rsid w:val="00EE2B51"/>
    <w:rsid w:val="00EE2C19"/>
    <w:rsid w:val="00EE311A"/>
    <w:rsid w:val="00EE3407"/>
    <w:rsid w:val="00EE400B"/>
    <w:rsid w:val="00EE6262"/>
    <w:rsid w:val="00EE68A5"/>
    <w:rsid w:val="00EE6911"/>
    <w:rsid w:val="00EE7395"/>
    <w:rsid w:val="00EE7F70"/>
    <w:rsid w:val="00EF034D"/>
    <w:rsid w:val="00EF14B9"/>
    <w:rsid w:val="00EF1D7C"/>
    <w:rsid w:val="00EF2649"/>
    <w:rsid w:val="00EF3948"/>
    <w:rsid w:val="00EF4114"/>
    <w:rsid w:val="00EF4741"/>
    <w:rsid w:val="00EF49A4"/>
    <w:rsid w:val="00EF52B6"/>
    <w:rsid w:val="00EF54B8"/>
    <w:rsid w:val="00EF6C56"/>
    <w:rsid w:val="00EF7950"/>
    <w:rsid w:val="00EF7BEA"/>
    <w:rsid w:val="00F001E0"/>
    <w:rsid w:val="00F00D78"/>
    <w:rsid w:val="00F01008"/>
    <w:rsid w:val="00F01C86"/>
    <w:rsid w:val="00F02BCE"/>
    <w:rsid w:val="00F03991"/>
    <w:rsid w:val="00F03BF6"/>
    <w:rsid w:val="00F04091"/>
    <w:rsid w:val="00F049D8"/>
    <w:rsid w:val="00F04FF5"/>
    <w:rsid w:val="00F054BE"/>
    <w:rsid w:val="00F064E1"/>
    <w:rsid w:val="00F10042"/>
    <w:rsid w:val="00F101A1"/>
    <w:rsid w:val="00F10294"/>
    <w:rsid w:val="00F10F1C"/>
    <w:rsid w:val="00F110DA"/>
    <w:rsid w:val="00F11442"/>
    <w:rsid w:val="00F11E44"/>
    <w:rsid w:val="00F120AC"/>
    <w:rsid w:val="00F12F57"/>
    <w:rsid w:val="00F13D8E"/>
    <w:rsid w:val="00F1559A"/>
    <w:rsid w:val="00F1598A"/>
    <w:rsid w:val="00F166DC"/>
    <w:rsid w:val="00F168FC"/>
    <w:rsid w:val="00F21C42"/>
    <w:rsid w:val="00F22E4A"/>
    <w:rsid w:val="00F22F6D"/>
    <w:rsid w:val="00F243B6"/>
    <w:rsid w:val="00F24A16"/>
    <w:rsid w:val="00F25D14"/>
    <w:rsid w:val="00F25D8A"/>
    <w:rsid w:val="00F261B7"/>
    <w:rsid w:val="00F26C12"/>
    <w:rsid w:val="00F26E2B"/>
    <w:rsid w:val="00F27038"/>
    <w:rsid w:val="00F27112"/>
    <w:rsid w:val="00F27377"/>
    <w:rsid w:val="00F27913"/>
    <w:rsid w:val="00F306CA"/>
    <w:rsid w:val="00F30784"/>
    <w:rsid w:val="00F307D5"/>
    <w:rsid w:val="00F308F4"/>
    <w:rsid w:val="00F30AC2"/>
    <w:rsid w:val="00F313EC"/>
    <w:rsid w:val="00F31722"/>
    <w:rsid w:val="00F32711"/>
    <w:rsid w:val="00F329A8"/>
    <w:rsid w:val="00F32CFF"/>
    <w:rsid w:val="00F37BD0"/>
    <w:rsid w:val="00F40281"/>
    <w:rsid w:val="00F40496"/>
    <w:rsid w:val="00F404F4"/>
    <w:rsid w:val="00F405B3"/>
    <w:rsid w:val="00F4095C"/>
    <w:rsid w:val="00F42014"/>
    <w:rsid w:val="00F4311E"/>
    <w:rsid w:val="00F4397D"/>
    <w:rsid w:val="00F44550"/>
    <w:rsid w:val="00F44A35"/>
    <w:rsid w:val="00F4546D"/>
    <w:rsid w:val="00F45933"/>
    <w:rsid w:val="00F45AAF"/>
    <w:rsid w:val="00F4648E"/>
    <w:rsid w:val="00F46A55"/>
    <w:rsid w:val="00F46E67"/>
    <w:rsid w:val="00F47139"/>
    <w:rsid w:val="00F4765E"/>
    <w:rsid w:val="00F5066E"/>
    <w:rsid w:val="00F52554"/>
    <w:rsid w:val="00F526C0"/>
    <w:rsid w:val="00F5396C"/>
    <w:rsid w:val="00F53EE5"/>
    <w:rsid w:val="00F55EF4"/>
    <w:rsid w:val="00F5690E"/>
    <w:rsid w:val="00F57E5F"/>
    <w:rsid w:val="00F60058"/>
    <w:rsid w:val="00F600E7"/>
    <w:rsid w:val="00F60E0F"/>
    <w:rsid w:val="00F60F9F"/>
    <w:rsid w:val="00F61743"/>
    <w:rsid w:val="00F61B46"/>
    <w:rsid w:val="00F61CA0"/>
    <w:rsid w:val="00F620F7"/>
    <w:rsid w:val="00F62249"/>
    <w:rsid w:val="00F626D5"/>
    <w:rsid w:val="00F6397F"/>
    <w:rsid w:val="00F64AE5"/>
    <w:rsid w:val="00F658CA"/>
    <w:rsid w:val="00F65965"/>
    <w:rsid w:val="00F65E5A"/>
    <w:rsid w:val="00F661A0"/>
    <w:rsid w:val="00F664D5"/>
    <w:rsid w:val="00F66A4E"/>
    <w:rsid w:val="00F671DD"/>
    <w:rsid w:val="00F6772C"/>
    <w:rsid w:val="00F67DC2"/>
    <w:rsid w:val="00F70327"/>
    <w:rsid w:val="00F704C1"/>
    <w:rsid w:val="00F706B8"/>
    <w:rsid w:val="00F7087A"/>
    <w:rsid w:val="00F70990"/>
    <w:rsid w:val="00F71603"/>
    <w:rsid w:val="00F72215"/>
    <w:rsid w:val="00F751A3"/>
    <w:rsid w:val="00F7682C"/>
    <w:rsid w:val="00F7702E"/>
    <w:rsid w:val="00F803EE"/>
    <w:rsid w:val="00F80421"/>
    <w:rsid w:val="00F80A85"/>
    <w:rsid w:val="00F80D88"/>
    <w:rsid w:val="00F813A6"/>
    <w:rsid w:val="00F822F0"/>
    <w:rsid w:val="00F83441"/>
    <w:rsid w:val="00F835CF"/>
    <w:rsid w:val="00F83725"/>
    <w:rsid w:val="00F83F77"/>
    <w:rsid w:val="00F846E0"/>
    <w:rsid w:val="00F84C12"/>
    <w:rsid w:val="00F85A65"/>
    <w:rsid w:val="00F875D2"/>
    <w:rsid w:val="00F9076F"/>
    <w:rsid w:val="00F92B80"/>
    <w:rsid w:val="00F93312"/>
    <w:rsid w:val="00F954E7"/>
    <w:rsid w:val="00F95DD0"/>
    <w:rsid w:val="00F95DF9"/>
    <w:rsid w:val="00F967F9"/>
    <w:rsid w:val="00FA03A6"/>
    <w:rsid w:val="00FA04BD"/>
    <w:rsid w:val="00FA164E"/>
    <w:rsid w:val="00FA1A91"/>
    <w:rsid w:val="00FA1BF6"/>
    <w:rsid w:val="00FA25FA"/>
    <w:rsid w:val="00FA3522"/>
    <w:rsid w:val="00FA4246"/>
    <w:rsid w:val="00FA426F"/>
    <w:rsid w:val="00FA56A0"/>
    <w:rsid w:val="00FA5F83"/>
    <w:rsid w:val="00FA6255"/>
    <w:rsid w:val="00FA6368"/>
    <w:rsid w:val="00FA6DDA"/>
    <w:rsid w:val="00FA6F75"/>
    <w:rsid w:val="00FA73CD"/>
    <w:rsid w:val="00FA73F4"/>
    <w:rsid w:val="00FB0F19"/>
    <w:rsid w:val="00FB15A2"/>
    <w:rsid w:val="00FB18D9"/>
    <w:rsid w:val="00FB27CB"/>
    <w:rsid w:val="00FB370B"/>
    <w:rsid w:val="00FB3B70"/>
    <w:rsid w:val="00FB4694"/>
    <w:rsid w:val="00FB46B0"/>
    <w:rsid w:val="00FB5248"/>
    <w:rsid w:val="00FB7518"/>
    <w:rsid w:val="00FC0620"/>
    <w:rsid w:val="00FC113F"/>
    <w:rsid w:val="00FC3A15"/>
    <w:rsid w:val="00FC44B1"/>
    <w:rsid w:val="00FC45EC"/>
    <w:rsid w:val="00FC517F"/>
    <w:rsid w:val="00FC5438"/>
    <w:rsid w:val="00FC626E"/>
    <w:rsid w:val="00FD001C"/>
    <w:rsid w:val="00FD0CC3"/>
    <w:rsid w:val="00FD1C88"/>
    <w:rsid w:val="00FD32F2"/>
    <w:rsid w:val="00FD536E"/>
    <w:rsid w:val="00FD6652"/>
    <w:rsid w:val="00FD67AE"/>
    <w:rsid w:val="00FE0470"/>
    <w:rsid w:val="00FE0508"/>
    <w:rsid w:val="00FE6953"/>
    <w:rsid w:val="00FE7132"/>
    <w:rsid w:val="00FE7162"/>
    <w:rsid w:val="00FE773B"/>
    <w:rsid w:val="00FE7A21"/>
    <w:rsid w:val="00FF2F88"/>
    <w:rsid w:val="00FF317A"/>
    <w:rsid w:val="00FF326D"/>
    <w:rsid w:val="00FF331B"/>
    <w:rsid w:val="00FF3C53"/>
    <w:rsid w:val="00FF4127"/>
    <w:rsid w:val="00FF4D9B"/>
    <w:rsid w:val="00FF5882"/>
    <w:rsid w:val="01A3696C"/>
    <w:rsid w:val="070E11CD"/>
    <w:rsid w:val="0DFE5386"/>
    <w:rsid w:val="0E2508B2"/>
    <w:rsid w:val="16CEED21"/>
    <w:rsid w:val="1C481C9D"/>
    <w:rsid w:val="234289C7"/>
    <w:rsid w:val="2927094B"/>
    <w:rsid w:val="2A6FF70A"/>
    <w:rsid w:val="329A3074"/>
    <w:rsid w:val="39D94F05"/>
    <w:rsid w:val="442BB779"/>
    <w:rsid w:val="4FA9015B"/>
    <w:rsid w:val="56093317"/>
    <w:rsid w:val="5CE0E7EF"/>
    <w:rsid w:val="60EFB0E0"/>
    <w:rsid w:val="63518B34"/>
    <w:rsid w:val="6470B717"/>
    <w:rsid w:val="6606EA02"/>
    <w:rsid w:val="69078378"/>
    <w:rsid w:val="6B202F2C"/>
    <w:rsid w:val="73EEA784"/>
    <w:rsid w:val="7F0B1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1280B11"/>
  <w15:chartTrackingRefBased/>
  <w15:docId w15:val="{C99FABAC-F79B-4869-AF46-A58611C2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" w:uiPriority="99"/>
    <w:lsdException w:name="Title" w:uiPriority="99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442"/>
    <w:pPr>
      <w:tabs>
        <w:tab w:val="left" w:pos="8505"/>
      </w:tabs>
    </w:pPr>
    <w:rPr>
      <w:rFonts w:ascii="Arial" w:hAnsi="Arial"/>
      <w:color w:val="000000"/>
      <w:sz w:val="18"/>
    </w:rPr>
  </w:style>
  <w:style w:type="paragraph" w:styleId="Ttulo1">
    <w:name w:val="heading 1"/>
    <w:basedOn w:val="Normal"/>
    <w:next w:val="Normal"/>
    <w:link w:val="Ttulo1Char"/>
    <w:qFormat/>
    <w:pPr>
      <w:keepNext/>
      <w:tabs>
        <w:tab w:val="clear" w:pos="8505"/>
      </w:tabs>
      <w:jc w:val="both"/>
      <w:outlineLvl w:val="0"/>
    </w:pPr>
    <w:rPr>
      <w:b/>
      <w:snapToGrid w:val="0"/>
      <w:sz w:val="20"/>
    </w:rPr>
  </w:style>
  <w:style w:type="paragraph" w:styleId="Ttulo2">
    <w:name w:val="heading 2"/>
    <w:basedOn w:val="Normal"/>
    <w:next w:val="Normal"/>
    <w:link w:val="Ttulo2Char"/>
    <w:qFormat/>
    <w:pPr>
      <w:keepNext/>
      <w:tabs>
        <w:tab w:val="clear" w:pos="8505"/>
      </w:tabs>
      <w:ind w:left="360"/>
      <w:outlineLvl w:val="1"/>
    </w:pPr>
    <w:rPr>
      <w:b/>
      <w:color w:val="auto"/>
    </w:rPr>
  </w:style>
  <w:style w:type="paragraph" w:styleId="Ttulo3">
    <w:name w:val="heading 3"/>
    <w:basedOn w:val="Normal"/>
    <w:next w:val="Normal"/>
    <w:link w:val="Ttulo3Char"/>
    <w:qFormat/>
    <w:pPr>
      <w:keepNext/>
      <w:tabs>
        <w:tab w:val="clear" w:pos="8505"/>
      </w:tabs>
      <w:jc w:val="both"/>
      <w:outlineLvl w:val="2"/>
    </w:pPr>
    <w:rPr>
      <w:color w:val="auto"/>
    </w:rPr>
  </w:style>
  <w:style w:type="paragraph" w:styleId="Ttulo4">
    <w:name w:val="heading 4"/>
    <w:basedOn w:val="Normal"/>
    <w:next w:val="Normal"/>
    <w:link w:val="Ttulo4Char"/>
    <w:qFormat/>
    <w:pPr>
      <w:keepNext/>
      <w:jc w:val="both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qFormat/>
    <w:rsid w:val="00B044F8"/>
    <w:pPr>
      <w:tabs>
        <w:tab w:val="clear" w:pos="8505"/>
      </w:tabs>
      <w:spacing w:before="240" w:after="60"/>
      <w:outlineLvl w:val="4"/>
    </w:pPr>
    <w:rPr>
      <w:rFonts w:ascii="Times New Roman" w:hAnsi="Times New Roman"/>
      <w:b/>
      <w:bCs/>
      <w:i/>
      <w:iCs/>
      <w:color w:val="auto"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451433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B044F8"/>
    <w:pPr>
      <w:tabs>
        <w:tab w:val="clear" w:pos="8505"/>
      </w:tabs>
      <w:spacing w:before="240" w:after="60"/>
      <w:outlineLvl w:val="6"/>
    </w:pPr>
    <w:rPr>
      <w:rFonts w:ascii="Times New Roman" w:hAnsi="Times New Roman"/>
      <w:color w:val="auto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AA3B51"/>
    <w:pPr>
      <w:keepNext/>
      <w:tabs>
        <w:tab w:val="clear" w:pos="8505"/>
        <w:tab w:val="num" w:pos="1440"/>
      </w:tabs>
      <w:ind w:left="1440" w:hanging="1440"/>
      <w:jc w:val="both"/>
      <w:outlineLvl w:val="7"/>
    </w:pPr>
    <w:rPr>
      <w:b/>
      <w:color w:val="0000FF"/>
      <w:sz w:val="22"/>
    </w:rPr>
  </w:style>
  <w:style w:type="paragraph" w:styleId="Ttulo9">
    <w:name w:val="heading 9"/>
    <w:basedOn w:val="Normal"/>
    <w:next w:val="Normal"/>
    <w:link w:val="Ttulo9Char"/>
    <w:qFormat/>
    <w:rsid w:val="00AA3B51"/>
    <w:pPr>
      <w:keepNext/>
      <w:tabs>
        <w:tab w:val="clear" w:pos="8505"/>
        <w:tab w:val="num" w:pos="1584"/>
      </w:tabs>
      <w:ind w:left="1584" w:hanging="1584"/>
      <w:jc w:val="both"/>
      <w:outlineLvl w:val="8"/>
    </w:pPr>
    <w:rPr>
      <w:b/>
      <w:color w:val="0000FF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D8181A"/>
    <w:rPr>
      <w:rFonts w:ascii="Arial" w:hAnsi="Arial"/>
      <w:b/>
      <w:snapToGrid w:val="0"/>
      <w:color w:val="000000"/>
      <w:lang w:val="pt-BR" w:eastAsia="pt-BR" w:bidi="ar-SA"/>
    </w:rPr>
  </w:style>
  <w:style w:type="paragraph" w:customStyle="1" w:styleId="Char">
    <w:name w:val="Char"/>
    <w:basedOn w:val="Normal"/>
    <w:rsid w:val="00A0315E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styleId="Cabealho">
    <w:name w:val="header"/>
    <w:aliases w:val="hd,he,h,h1"/>
    <w:basedOn w:val="Normal"/>
    <w:link w:val="CabealhoChar"/>
    <w:uiPriority w:val="9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hd Char,he Char,h Char,h1 Char"/>
    <w:link w:val="Cabealho"/>
    <w:uiPriority w:val="99"/>
    <w:rsid w:val="00540130"/>
    <w:rPr>
      <w:rFonts w:ascii="Arial" w:hAnsi="Arial"/>
      <w:color w:val="000000"/>
      <w:sz w:val="18"/>
      <w:lang w:val="pt-BR" w:eastAsia="pt-BR" w:bidi="ar-SA"/>
    </w:r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540130"/>
    <w:rPr>
      <w:rFonts w:ascii="Arial" w:hAnsi="Arial"/>
      <w:color w:val="000000"/>
      <w:sz w:val="18"/>
      <w:lang w:val="pt-BR" w:eastAsia="pt-BR" w:bidi="ar-SA"/>
    </w:rPr>
  </w:style>
  <w:style w:type="paragraph" w:customStyle="1" w:styleId="MNN1">
    <w:name w:val="MNN1"/>
    <w:next w:val="Normal"/>
    <w:rPr>
      <w:rFonts w:ascii="Arial" w:hAnsi="Arial"/>
      <w:noProof/>
      <w:spacing w:val="10"/>
      <w:sz w:val="18"/>
    </w:rPr>
  </w:style>
  <w:style w:type="paragraph" w:styleId="Recuodecorpodetexto2">
    <w:name w:val="Body Text Indent 2"/>
    <w:basedOn w:val="Normal"/>
    <w:link w:val="Recuodecorpodetexto2Char"/>
    <w:pPr>
      <w:ind w:left="2835"/>
      <w:jc w:val="both"/>
    </w:pPr>
    <w:rPr>
      <w:rFonts w:ascii="Swis721 Md BT" w:hAnsi="Swis721 Md BT"/>
      <w:sz w:val="24"/>
    </w:rPr>
  </w:style>
  <w:style w:type="character" w:styleId="Nmerodepgina">
    <w:name w:val="page number"/>
    <w:basedOn w:val="Fontepargpadro"/>
  </w:style>
  <w:style w:type="paragraph" w:customStyle="1" w:styleId="Normal1">
    <w:name w:val="Normal 1"/>
    <w:basedOn w:val="Normal"/>
    <w:next w:val="Normal"/>
    <w:pPr>
      <w:keepLines/>
      <w:outlineLvl w:val="0"/>
    </w:pPr>
    <w:rPr>
      <w:b/>
    </w:rPr>
  </w:style>
  <w:style w:type="paragraph" w:customStyle="1" w:styleId="EDITAL">
    <w:name w:val="EDITAL"/>
    <w:basedOn w:val="Normal"/>
    <w:pPr>
      <w:ind w:left="1247" w:hanging="1247"/>
      <w:jc w:val="both"/>
    </w:pPr>
    <w:rPr>
      <w:sz w:val="24"/>
      <w:lang w:val="pt-PT"/>
    </w:rPr>
  </w:style>
  <w:style w:type="character" w:styleId="Hyperlink">
    <w:name w:val="Hyperlink"/>
    <w:rPr>
      <w:color w:val="0000FF"/>
      <w:u w:val="single"/>
    </w:rPr>
  </w:style>
  <w:style w:type="paragraph" w:customStyle="1" w:styleId="num">
    <w:name w:val="num"/>
    <w:basedOn w:val="Normal"/>
    <w:next w:val="Normal"/>
    <w:autoRedefine/>
    <w:pPr>
      <w:numPr>
        <w:numId w:val="1"/>
      </w:numPr>
    </w:pPr>
    <w:rPr>
      <w:rFonts w:ascii="AmerType Md BT" w:hAnsi="AmerType Md BT"/>
      <w:spacing w:val="10"/>
      <w:sz w:val="24"/>
    </w:rPr>
  </w:style>
  <w:style w:type="paragraph" w:customStyle="1" w:styleId="Normal2">
    <w:name w:val="Normal 2"/>
    <w:basedOn w:val="Normal"/>
    <w:pPr>
      <w:keepLines/>
      <w:numPr>
        <w:ilvl w:val="1"/>
        <w:numId w:val="2"/>
      </w:numPr>
      <w:tabs>
        <w:tab w:val="clear" w:pos="720"/>
        <w:tab w:val="clear" w:pos="8505"/>
      </w:tabs>
      <w:spacing w:before="120"/>
      <w:jc w:val="both"/>
      <w:outlineLvl w:val="1"/>
    </w:pPr>
    <w:rPr>
      <w:color w:val="auto"/>
      <w:spacing w:val="10"/>
    </w:rPr>
  </w:style>
  <w:style w:type="paragraph" w:customStyle="1" w:styleId="Normal3">
    <w:name w:val="Normal 3"/>
    <w:basedOn w:val="Normal"/>
    <w:pPr>
      <w:keepLines/>
      <w:tabs>
        <w:tab w:val="clear" w:pos="8505"/>
      </w:tabs>
      <w:spacing w:before="120"/>
      <w:jc w:val="both"/>
      <w:outlineLvl w:val="2"/>
    </w:pPr>
    <w:rPr>
      <w:color w:val="auto"/>
      <w:spacing w:val="10"/>
    </w:rPr>
  </w:style>
  <w:style w:type="paragraph" w:customStyle="1" w:styleId="Normal4">
    <w:name w:val="Normal 4"/>
    <w:basedOn w:val="Normal"/>
    <w:pPr>
      <w:keepLines/>
      <w:tabs>
        <w:tab w:val="clear" w:pos="8505"/>
      </w:tabs>
      <w:spacing w:before="120"/>
      <w:jc w:val="both"/>
      <w:outlineLvl w:val="3"/>
    </w:pPr>
    <w:rPr>
      <w:color w:val="auto"/>
      <w:spacing w:val="10"/>
    </w:rPr>
  </w:style>
  <w:style w:type="paragraph" w:customStyle="1" w:styleId="Normal5">
    <w:name w:val="Normal 5"/>
    <w:basedOn w:val="Normal"/>
    <w:pPr>
      <w:keepLines/>
      <w:tabs>
        <w:tab w:val="clear" w:pos="8505"/>
      </w:tabs>
      <w:spacing w:before="120"/>
      <w:jc w:val="both"/>
      <w:outlineLvl w:val="4"/>
    </w:pPr>
    <w:rPr>
      <w:color w:val="auto"/>
      <w:spacing w:val="10"/>
    </w:rPr>
  </w:style>
  <w:style w:type="paragraph" w:customStyle="1" w:styleId="Normal6">
    <w:name w:val="Normal 6"/>
    <w:basedOn w:val="Normal"/>
    <w:pPr>
      <w:keepLines/>
      <w:tabs>
        <w:tab w:val="clear" w:pos="8505"/>
      </w:tabs>
      <w:spacing w:before="120"/>
      <w:jc w:val="both"/>
      <w:outlineLvl w:val="5"/>
    </w:pPr>
    <w:rPr>
      <w:color w:val="auto"/>
      <w:spacing w:val="10"/>
    </w:rPr>
  </w:style>
  <w:style w:type="paragraph" w:styleId="Recuodecorpodetexto">
    <w:name w:val="Body Text Indent"/>
    <w:basedOn w:val="Normal"/>
    <w:link w:val="RecuodecorpodetextoChar"/>
    <w:pPr>
      <w:tabs>
        <w:tab w:val="clear" w:pos="8505"/>
      </w:tabs>
      <w:autoSpaceDE w:val="0"/>
      <w:autoSpaceDN w:val="0"/>
      <w:adjustRightInd w:val="0"/>
      <w:jc w:val="both"/>
    </w:pPr>
    <w:rPr>
      <w:rFonts w:cs="Arial"/>
      <w:color w:val="FF0000"/>
      <w:szCs w:val="18"/>
    </w:rPr>
  </w:style>
  <w:style w:type="paragraph" w:styleId="Corpodetexto2">
    <w:name w:val="Body Text 2"/>
    <w:basedOn w:val="Normal"/>
    <w:link w:val="Corpodetexto2Char"/>
    <w:pPr>
      <w:tabs>
        <w:tab w:val="clear" w:pos="8505"/>
      </w:tabs>
      <w:autoSpaceDE w:val="0"/>
      <w:autoSpaceDN w:val="0"/>
      <w:adjustRightInd w:val="0"/>
      <w:jc w:val="both"/>
    </w:pPr>
    <w:rPr>
      <w:rFonts w:cs="Arial"/>
      <w:color w:val="FF0000"/>
      <w:szCs w:val="18"/>
    </w:rPr>
  </w:style>
  <w:style w:type="paragraph" w:styleId="Corpodetexto">
    <w:name w:val="Body Text"/>
    <w:basedOn w:val="Normal"/>
    <w:link w:val="CorpodetextoChar"/>
    <w:pPr>
      <w:jc w:val="both"/>
    </w:pPr>
    <w:rPr>
      <w:snapToGrid w:val="0"/>
    </w:rPr>
  </w:style>
  <w:style w:type="character" w:styleId="HiperlinkVisitado">
    <w:name w:val="FollowedHyperlink"/>
    <w:rPr>
      <w:color w:val="800080"/>
      <w:u w:val="single"/>
    </w:rPr>
  </w:style>
  <w:style w:type="paragraph" w:customStyle="1" w:styleId="Marcador">
    <w:name w:val="Marcador"/>
    <w:basedOn w:val="Normal"/>
    <w:pPr>
      <w:keepLines/>
      <w:numPr>
        <w:numId w:val="3"/>
      </w:numPr>
      <w:tabs>
        <w:tab w:val="clear" w:pos="360"/>
        <w:tab w:val="clear" w:pos="8505"/>
      </w:tabs>
      <w:spacing w:line="240" w:lineRule="exact"/>
      <w:ind w:left="142" w:hanging="142"/>
      <w:jc w:val="both"/>
    </w:pPr>
    <w:rPr>
      <w:color w:val="auto"/>
      <w:spacing w:val="10"/>
    </w:rPr>
  </w:style>
  <w:style w:type="paragraph" w:customStyle="1" w:styleId="Prefcio1">
    <w:name w:val="Prefácio1"/>
    <w:basedOn w:val="Prefcio"/>
    <w:pPr>
      <w:spacing w:before="340"/>
    </w:pPr>
    <w:rPr>
      <w:b/>
      <w:caps/>
    </w:rPr>
  </w:style>
  <w:style w:type="paragraph" w:customStyle="1" w:styleId="Prefcio">
    <w:name w:val="Prefácio"/>
    <w:basedOn w:val="Normal"/>
    <w:pPr>
      <w:keepLines/>
      <w:tabs>
        <w:tab w:val="clear" w:pos="8505"/>
      </w:tabs>
      <w:jc w:val="both"/>
    </w:pPr>
    <w:rPr>
      <w:color w:val="auto"/>
      <w:spacing w:val="10"/>
    </w:rPr>
  </w:style>
  <w:style w:type="paragraph" w:customStyle="1" w:styleId="Recuodecorpodetexto21">
    <w:name w:val="Recuo de corpo de texto 21"/>
    <w:basedOn w:val="Normal"/>
    <w:uiPriority w:val="99"/>
    <w:pPr>
      <w:tabs>
        <w:tab w:val="clear" w:pos="8505"/>
      </w:tabs>
      <w:spacing w:after="40"/>
      <w:ind w:left="1134" w:hanging="567"/>
    </w:pPr>
    <w:rPr>
      <w:color w:val="auto"/>
      <w:sz w:val="22"/>
    </w:rPr>
  </w:style>
  <w:style w:type="paragraph" w:customStyle="1" w:styleId="Corpodetexto21">
    <w:name w:val="Corpo de texto 21"/>
    <w:basedOn w:val="Normal"/>
    <w:pPr>
      <w:tabs>
        <w:tab w:val="clear" w:pos="8505"/>
      </w:tabs>
      <w:spacing w:after="240"/>
      <w:ind w:left="567"/>
      <w:jc w:val="center"/>
    </w:pPr>
    <w:rPr>
      <w:b/>
      <w:color w:val="auto"/>
      <w:sz w:val="22"/>
    </w:rPr>
  </w:style>
  <w:style w:type="paragraph" w:customStyle="1" w:styleId="ParagrafoNormal">
    <w:name w:val="ParagrafoNormal"/>
    <w:basedOn w:val="Normal"/>
    <w:pPr>
      <w:keepLines/>
      <w:tabs>
        <w:tab w:val="clear" w:pos="8505"/>
      </w:tabs>
      <w:spacing w:before="60"/>
      <w:jc w:val="both"/>
    </w:pPr>
    <w:rPr>
      <w:color w:val="auto"/>
      <w:spacing w:val="10"/>
    </w:rPr>
  </w:style>
  <w:style w:type="paragraph" w:customStyle="1" w:styleId="BodyTextIndent31">
    <w:name w:val="Body Text Indent 31"/>
    <w:basedOn w:val="Normal"/>
    <w:pPr>
      <w:tabs>
        <w:tab w:val="clear" w:pos="8505"/>
      </w:tabs>
      <w:ind w:left="1134" w:hanging="1134"/>
      <w:jc w:val="both"/>
    </w:pPr>
    <w:rPr>
      <w:snapToGrid w:val="0"/>
      <w:color w:val="auto"/>
      <w:sz w:val="22"/>
    </w:rPr>
  </w:style>
  <w:style w:type="paragraph" w:styleId="Textoembloco">
    <w:name w:val="Block Text"/>
    <w:basedOn w:val="Normal"/>
    <w:pPr>
      <w:keepLines/>
      <w:tabs>
        <w:tab w:val="clear" w:pos="8505"/>
        <w:tab w:val="left" w:pos="9639"/>
      </w:tabs>
      <w:spacing w:before="60"/>
      <w:ind w:left="567" w:right="708"/>
      <w:jc w:val="both"/>
    </w:pPr>
    <w:rPr>
      <w:rFonts w:ascii="Swis721 BT" w:hAnsi="Swis721 BT"/>
      <w:color w:val="auto"/>
      <w:spacing w:val="10"/>
    </w:rPr>
  </w:style>
  <w:style w:type="character" w:styleId="Refdecomentrio">
    <w:name w:val="annotation reference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Pr>
      <w:sz w:val="20"/>
    </w:rPr>
  </w:style>
  <w:style w:type="character" w:customStyle="1" w:styleId="TextodecomentrioChar">
    <w:name w:val="Texto de comentário Char"/>
    <w:link w:val="Textodecomentrio"/>
    <w:rsid w:val="00540130"/>
    <w:rPr>
      <w:rFonts w:ascii="Arial" w:hAnsi="Arial"/>
      <w:color w:val="000000"/>
      <w:lang w:val="pt-BR" w:eastAsia="pt-BR" w:bidi="ar-SA"/>
    </w:rPr>
  </w:style>
  <w:style w:type="paragraph" w:styleId="Corpodetexto3">
    <w:name w:val="Body Text 3"/>
    <w:basedOn w:val="Normal"/>
    <w:link w:val="Corpodetexto3Char"/>
    <w:pPr>
      <w:jc w:val="both"/>
    </w:pPr>
    <w:rPr>
      <w:b/>
      <w:bCs/>
    </w:rPr>
  </w:style>
  <w:style w:type="paragraph" w:styleId="Recuodecorpodetexto3">
    <w:name w:val="Body Text Indent 3"/>
    <w:basedOn w:val="Normal"/>
    <w:link w:val="Recuodecorpodetexto3Char"/>
    <w:rsid w:val="00BC1173"/>
    <w:pPr>
      <w:spacing w:after="120"/>
      <w:ind w:left="283"/>
    </w:pPr>
    <w:rPr>
      <w:sz w:val="16"/>
      <w:szCs w:val="16"/>
    </w:rPr>
  </w:style>
  <w:style w:type="paragraph" w:styleId="Remissivo1">
    <w:name w:val="index 1"/>
    <w:basedOn w:val="Normal"/>
    <w:next w:val="Normal"/>
    <w:autoRedefine/>
    <w:semiHidden/>
    <w:rsid w:val="00451433"/>
    <w:pPr>
      <w:tabs>
        <w:tab w:val="clear" w:pos="8505"/>
      </w:tabs>
    </w:pPr>
    <w:rPr>
      <w:color w:val="auto"/>
    </w:rPr>
  </w:style>
  <w:style w:type="table" w:styleId="Tabelacomgrade">
    <w:name w:val="Table Grid"/>
    <w:basedOn w:val="Tabelanormal"/>
    <w:uiPriority w:val="39"/>
    <w:rsid w:val="005175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har"/>
    <w:uiPriority w:val="99"/>
    <w:qFormat/>
    <w:rsid w:val="004F4D56"/>
    <w:pPr>
      <w:tabs>
        <w:tab w:val="clear" w:pos="8505"/>
        <w:tab w:val="left" w:pos="6521"/>
        <w:tab w:val="left" w:pos="8789"/>
      </w:tabs>
      <w:ind w:right="-96"/>
      <w:jc w:val="center"/>
    </w:pPr>
    <w:rPr>
      <w:b/>
      <w:color w:val="auto"/>
      <w:sz w:val="22"/>
    </w:rPr>
  </w:style>
  <w:style w:type="paragraph" w:styleId="Textodebalo">
    <w:name w:val="Balloon Text"/>
    <w:basedOn w:val="Normal"/>
    <w:link w:val="TextodebaloChar"/>
    <w:semiHidden/>
    <w:rsid w:val="00CF0D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540130"/>
    <w:rPr>
      <w:rFonts w:ascii="Tahoma" w:hAnsi="Tahoma" w:cs="Tahoma"/>
      <w:color w:val="000000"/>
      <w:sz w:val="16"/>
      <w:szCs w:val="16"/>
      <w:lang w:val="pt-BR" w:eastAsia="pt-BR" w:bidi="ar-SA"/>
    </w:rPr>
  </w:style>
  <w:style w:type="paragraph" w:customStyle="1" w:styleId="Corpodetexto31">
    <w:name w:val="Corpo de texto 31"/>
    <w:basedOn w:val="Normal"/>
    <w:rsid w:val="005F0ECA"/>
    <w:pPr>
      <w:tabs>
        <w:tab w:val="clear" w:pos="8505"/>
      </w:tabs>
      <w:ind w:left="709" w:hanging="709"/>
      <w:jc w:val="both"/>
    </w:pPr>
    <w:rPr>
      <w:rFonts w:ascii="Swis721 BT" w:hAnsi="Swis721 BT"/>
      <w:color w:val="auto"/>
      <w:spacing w:val="10"/>
    </w:rPr>
  </w:style>
  <w:style w:type="paragraph" w:styleId="TextosemFormatao">
    <w:name w:val="Plain Text"/>
    <w:basedOn w:val="Normal"/>
    <w:link w:val="TextosemFormataoChar"/>
    <w:rsid w:val="00433883"/>
    <w:pPr>
      <w:tabs>
        <w:tab w:val="clear" w:pos="8505"/>
      </w:tabs>
    </w:pPr>
    <w:rPr>
      <w:rFonts w:ascii="Courier New" w:hAnsi="Courier New"/>
      <w:color w:val="auto"/>
      <w:sz w:val="20"/>
    </w:rPr>
  </w:style>
  <w:style w:type="paragraph" w:customStyle="1" w:styleId="p29">
    <w:name w:val="p29"/>
    <w:basedOn w:val="Normal"/>
    <w:rsid w:val="00C35E5A"/>
    <w:pPr>
      <w:widowControl w:val="0"/>
      <w:tabs>
        <w:tab w:val="clear" w:pos="8505"/>
        <w:tab w:val="left" w:pos="720"/>
      </w:tabs>
      <w:spacing w:line="260" w:lineRule="atLeast"/>
      <w:jc w:val="both"/>
    </w:pPr>
    <w:rPr>
      <w:rFonts w:ascii="Times New Roman" w:hAnsi="Times New Roman"/>
      <w:color w:val="auto"/>
      <w:sz w:val="24"/>
    </w:rPr>
  </w:style>
  <w:style w:type="paragraph" w:customStyle="1" w:styleId="Print-FromToSubjectDate">
    <w:name w:val="Print- From: To: Subject: Date:"/>
    <w:basedOn w:val="Normal"/>
    <w:rsid w:val="00210020"/>
    <w:pPr>
      <w:pBdr>
        <w:left w:val="single" w:sz="18" w:space="1" w:color="auto"/>
      </w:pBdr>
      <w:tabs>
        <w:tab w:val="clear" w:pos="8505"/>
      </w:tabs>
    </w:pPr>
    <w:rPr>
      <w:color w:val="auto"/>
      <w:sz w:val="20"/>
    </w:rPr>
  </w:style>
  <w:style w:type="paragraph" w:customStyle="1" w:styleId="contrato">
    <w:name w:val="contrato"/>
    <w:basedOn w:val="Normal"/>
    <w:uiPriority w:val="99"/>
    <w:rsid w:val="00703217"/>
    <w:pPr>
      <w:tabs>
        <w:tab w:val="clear" w:pos="8505"/>
      </w:tabs>
      <w:jc w:val="both"/>
    </w:pPr>
    <w:rPr>
      <w:color w:val="auto"/>
      <w:sz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7B3777"/>
    <w:rPr>
      <w:b/>
      <w:bCs/>
    </w:rPr>
  </w:style>
  <w:style w:type="paragraph" w:customStyle="1" w:styleId="pargrafo">
    <w:name w:val="parágrafo"/>
    <w:basedOn w:val="Normal"/>
    <w:rsid w:val="00A82396"/>
    <w:pPr>
      <w:numPr>
        <w:numId w:val="6"/>
      </w:numPr>
      <w:tabs>
        <w:tab w:val="clear" w:pos="8505"/>
      </w:tabs>
      <w:jc w:val="both"/>
    </w:pPr>
    <w:rPr>
      <w:rFonts w:cs="Arial"/>
      <w:color w:val="auto"/>
      <w:sz w:val="20"/>
    </w:rPr>
  </w:style>
  <w:style w:type="paragraph" w:customStyle="1" w:styleId="p">
    <w:name w:val="p"/>
    <w:basedOn w:val="Normal"/>
    <w:rsid w:val="00D75221"/>
    <w:pPr>
      <w:numPr>
        <w:ilvl w:val="1"/>
        <w:numId w:val="7"/>
      </w:numPr>
      <w:tabs>
        <w:tab w:val="clear" w:pos="8505"/>
      </w:tabs>
      <w:jc w:val="both"/>
    </w:pPr>
    <w:rPr>
      <w:color w:val="auto"/>
      <w:sz w:val="22"/>
      <w:szCs w:val="24"/>
    </w:rPr>
  </w:style>
  <w:style w:type="paragraph" w:customStyle="1" w:styleId="Marcador1">
    <w:name w:val="Marcador 1"/>
    <w:basedOn w:val="Normal"/>
    <w:rsid w:val="00CE36D6"/>
    <w:pPr>
      <w:keepLines/>
      <w:numPr>
        <w:numId w:val="8"/>
      </w:numPr>
      <w:tabs>
        <w:tab w:val="clear" w:pos="360"/>
        <w:tab w:val="clear" w:pos="8505"/>
        <w:tab w:val="left" w:pos="142"/>
      </w:tabs>
      <w:spacing w:before="60" w:line="240" w:lineRule="exact"/>
      <w:jc w:val="both"/>
    </w:pPr>
    <w:rPr>
      <w:color w:val="auto"/>
      <w:spacing w:val="10"/>
      <w:szCs w:val="24"/>
    </w:rPr>
  </w:style>
  <w:style w:type="paragraph" w:styleId="Legenda">
    <w:name w:val="caption"/>
    <w:aliases w:val="titulos,(U),Beschriftung_tab,tab_überschrift,unten,unten Char Char Char Char,unten Char Char,unten Char,unten Char Char Char Char Char,Beschriftung1,(U)1,Beschriftung_tab1,tab_überschrift1 Char Char Char Char,oben,Literatur,Tabelle"/>
    <w:basedOn w:val="Normal"/>
    <w:next w:val="Normal"/>
    <w:link w:val="LegendaChar"/>
    <w:qFormat/>
    <w:rsid w:val="009460B5"/>
    <w:pPr>
      <w:tabs>
        <w:tab w:val="clear" w:pos="8505"/>
      </w:tabs>
    </w:pPr>
    <w:rPr>
      <w:rFonts w:ascii="Courier (W1)" w:hAnsi="Courier (W1)"/>
      <w:b/>
      <w:bCs/>
      <w:i/>
      <w:iCs/>
      <w:color w:val="auto"/>
    </w:rPr>
  </w:style>
  <w:style w:type="paragraph" w:styleId="PargrafodaLista">
    <w:name w:val="List Paragraph"/>
    <w:aliases w:val="Lista Paragrafo em Preto,Marca 1,Texto,List1,List11,List111,List1111,List11111,Títulos diss,Bullets 1,Fonte,Parágrafo Normal,Lista Bullet,Liste 1,List Paragraph (numbered (a)),Annexlist,Bullet,Numbered Paragraph,Segundo,Lista Itens"/>
    <w:basedOn w:val="Normal"/>
    <w:link w:val="PargrafodaListaChar"/>
    <w:uiPriority w:val="34"/>
    <w:qFormat/>
    <w:rsid w:val="00540130"/>
    <w:pPr>
      <w:ind w:left="708"/>
    </w:pPr>
  </w:style>
  <w:style w:type="paragraph" w:customStyle="1" w:styleId="Indice1">
    <w:name w:val="Indice1"/>
    <w:basedOn w:val="Normal"/>
    <w:rsid w:val="00540130"/>
    <w:pPr>
      <w:tabs>
        <w:tab w:val="clear" w:pos="8505"/>
      </w:tabs>
      <w:autoSpaceDE w:val="0"/>
      <w:autoSpaceDN w:val="0"/>
      <w:adjustRightInd w:val="0"/>
      <w:spacing w:after="240"/>
      <w:ind w:left="539" w:right="125"/>
      <w:jc w:val="both"/>
    </w:pPr>
    <w:rPr>
      <w:rFonts w:cs="Arial"/>
      <w:color w:val="auto"/>
      <w:sz w:val="22"/>
      <w:szCs w:val="22"/>
    </w:rPr>
  </w:style>
  <w:style w:type="paragraph" w:customStyle="1" w:styleId="Corpodetexto310">
    <w:name w:val="Corpo de texto 310"/>
    <w:basedOn w:val="Normal"/>
    <w:rsid w:val="006C1128"/>
    <w:pPr>
      <w:suppressAutoHyphens/>
      <w:jc w:val="both"/>
    </w:pPr>
    <w:rPr>
      <w:rFonts w:cs="Arial"/>
      <w:b/>
      <w:bCs/>
      <w:lang w:eastAsia="ar-SA"/>
    </w:rPr>
  </w:style>
  <w:style w:type="paragraph" w:customStyle="1" w:styleId="ABNT">
    <w:name w:val="ABNT"/>
    <w:rsid w:val="00836D1A"/>
    <w:pPr>
      <w:spacing w:before="180" w:line="220" w:lineRule="atLeast"/>
      <w:jc w:val="both"/>
    </w:pPr>
    <w:rPr>
      <w:rFonts w:ascii="Arial" w:hAnsi="Arial"/>
      <w:noProof/>
      <w:spacing w:val="8"/>
      <w:sz w:val="18"/>
    </w:rPr>
  </w:style>
  <w:style w:type="paragraph" w:customStyle="1" w:styleId="Char0">
    <w:name w:val="Char0"/>
    <w:basedOn w:val="Normal"/>
    <w:rsid w:val="00D8181A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1">
    <w:name w:val="Char1"/>
    <w:basedOn w:val="Normal"/>
    <w:rsid w:val="00D8181A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2">
    <w:name w:val="Char2"/>
    <w:basedOn w:val="Normal"/>
    <w:rsid w:val="00D8181A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3">
    <w:name w:val="Char3"/>
    <w:basedOn w:val="Normal"/>
    <w:rsid w:val="00D8181A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PargrafodaLista1">
    <w:name w:val="Parágrafo da Lista1"/>
    <w:basedOn w:val="Normal"/>
    <w:rsid w:val="00ED60E1"/>
    <w:pPr>
      <w:ind w:left="708"/>
    </w:pPr>
  </w:style>
  <w:style w:type="paragraph" w:styleId="MapadoDocumento">
    <w:name w:val="Document Map"/>
    <w:basedOn w:val="Normal"/>
    <w:link w:val="MapadoDocumentoChar"/>
    <w:rsid w:val="00ED60E1"/>
    <w:pPr>
      <w:shd w:val="clear" w:color="auto" w:fill="000080"/>
    </w:pPr>
    <w:rPr>
      <w:rFonts w:ascii="Tahoma" w:hAnsi="Tahoma" w:cs="Tahoma"/>
      <w:sz w:val="20"/>
    </w:rPr>
  </w:style>
  <w:style w:type="character" w:customStyle="1" w:styleId="MapadoDocumentoChar">
    <w:name w:val="Mapa do Documento Char"/>
    <w:link w:val="MapadoDocumento"/>
    <w:locked/>
    <w:rsid w:val="00ED60E1"/>
    <w:rPr>
      <w:rFonts w:ascii="Tahoma" w:hAnsi="Tahoma" w:cs="Tahoma"/>
      <w:color w:val="000000"/>
      <w:lang w:val="pt-BR" w:eastAsia="pt-BR" w:bidi="ar-SA"/>
    </w:rPr>
  </w:style>
  <w:style w:type="character" w:customStyle="1" w:styleId="HeaderChar">
    <w:name w:val="Header Char"/>
    <w:locked/>
    <w:rsid w:val="00282756"/>
    <w:rPr>
      <w:rFonts w:ascii="Arial" w:hAnsi="Arial"/>
      <w:color w:val="000000"/>
      <w:sz w:val="18"/>
      <w:lang w:val="pt-BR" w:eastAsia="pt-BR"/>
    </w:rPr>
  </w:style>
  <w:style w:type="character" w:customStyle="1" w:styleId="Heading1Char">
    <w:name w:val="Heading 1 Char"/>
    <w:locked/>
    <w:rsid w:val="00001299"/>
    <w:rPr>
      <w:rFonts w:ascii="Arial" w:hAnsi="Arial"/>
      <w:b/>
      <w:snapToGrid w:val="0"/>
      <w:color w:val="000000"/>
      <w:lang w:val="pt-BR" w:eastAsia="pt-BR"/>
    </w:rPr>
  </w:style>
  <w:style w:type="character" w:customStyle="1" w:styleId="FooterChar">
    <w:name w:val="Footer Char"/>
    <w:locked/>
    <w:rsid w:val="00001299"/>
    <w:rPr>
      <w:rFonts w:ascii="Arial" w:hAnsi="Arial"/>
      <w:color w:val="000000"/>
      <w:sz w:val="18"/>
      <w:lang w:val="pt-BR" w:eastAsia="pt-BR"/>
    </w:rPr>
  </w:style>
  <w:style w:type="paragraph" w:customStyle="1" w:styleId="Recuodecorpodetexto210">
    <w:name w:val="Recuo de corpo de texto 210"/>
    <w:basedOn w:val="Normal"/>
    <w:rsid w:val="00001299"/>
    <w:pPr>
      <w:tabs>
        <w:tab w:val="clear" w:pos="8505"/>
      </w:tabs>
      <w:spacing w:after="40"/>
      <w:ind w:left="1134" w:hanging="567"/>
    </w:pPr>
    <w:rPr>
      <w:color w:val="auto"/>
      <w:sz w:val="22"/>
    </w:rPr>
  </w:style>
  <w:style w:type="paragraph" w:customStyle="1" w:styleId="Corpodetexto210">
    <w:name w:val="Corpo de texto 210"/>
    <w:basedOn w:val="Normal"/>
    <w:rsid w:val="00001299"/>
    <w:pPr>
      <w:tabs>
        <w:tab w:val="clear" w:pos="8505"/>
      </w:tabs>
      <w:spacing w:after="240"/>
      <w:ind w:left="567"/>
      <w:jc w:val="center"/>
    </w:pPr>
    <w:rPr>
      <w:b/>
      <w:color w:val="auto"/>
      <w:sz w:val="22"/>
    </w:rPr>
  </w:style>
  <w:style w:type="character" w:customStyle="1" w:styleId="CommentTextChar">
    <w:name w:val="Comment Text Char"/>
    <w:locked/>
    <w:rsid w:val="00001299"/>
    <w:rPr>
      <w:rFonts w:ascii="Arial" w:hAnsi="Arial"/>
      <w:color w:val="000000"/>
      <w:lang w:val="pt-BR" w:eastAsia="pt-BR"/>
    </w:rPr>
  </w:style>
  <w:style w:type="character" w:customStyle="1" w:styleId="BalloonTextChar">
    <w:name w:val="Balloon Text Char"/>
    <w:locked/>
    <w:rsid w:val="00001299"/>
    <w:rPr>
      <w:rFonts w:ascii="Tahoma" w:hAnsi="Tahoma"/>
      <w:color w:val="000000"/>
      <w:sz w:val="16"/>
      <w:lang w:val="pt-BR" w:eastAsia="pt-BR"/>
    </w:rPr>
  </w:style>
  <w:style w:type="paragraph" w:customStyle="1" w:styleId="Corpodetexto311">
    <w:name w:val="Corpo de texto 311"/>
    <w:basedOn w:val="Normal"/>
    <w:rsid w:val="00001299"/>
    <w:pPr>
      <w:suppressAutoHyphens/>
      <w:jc w:val="both"/>
    </w:pPr>
    <w:rPr>
      <w:rFonts w:cs="Arial"/>
      <w:b/>
      <w:bCs/>
      <w:lang w:eastAsia="ar-SA"/>
    </w:rPr>
  </w:style>
  <w:style w:type="paragraph" w:customStyle="1" w:styleId="Char5">
    <w:name w:val="Char5"/>
    <w:basedOn w:val="Normal"/>
    <w:rsid w:val="00001299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4">
    <w:name w:val="Char4"/>
    <w:basedOn w:val="Normal"/>
    <w:rsid w:val="00001299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Default">
    <w:name w:val="Default"/>
    <w:rsid w:val="0000129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rgrafo0">
    <w:name w:val="pargrafo"/>
    <w:basedOn w:val="Normal"/>
    <w:rsid w:val="00001299"/>
    <w:pPr>
      <w:tabs>
        <w:tab w:val="clear" w:pos="8505"/>
      </w:tabs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CharCharCharChar">
    <w:name w:val="Char Char Char Char"/>
    <w:basedOn w:val="Normal"/>
    <w:rsid w:val="00034B64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Ttulo20">
    <w:name w:val="Título2"/>
    <w:basedOn w:val="Normal"/>
    <w:rsid w:val="00BD22DC"/>
    <w:pPr>
      <w:tabs>
        <w:tab w:val="clear" w:pos="8505"/>
        <w:tab w:val="left" w:pos="709"/>
      </w:tabs>
      <w:spacing w:before="80"/>
      <w:jc w:val="both"/>
    </w:pPr>
    <w:rPr>
      <w:color w:val="auto"/>
      <w:sz w:val="24"/>
    </w:rPr>
  </w:style>
  <w:style w:type="paragraph" w:customStyle="1" w:styleId="xl24">
    <w:name w:val="xl24"/>
    <w:basedOn w:val="Normal"/>
    <w:rsid w:val="00BD22DC"/>
    <w:pPr>
      <w:pBdr>
        <w:top w:val="single" w:sz="4" w:space="0" w:color="auto"/>
        <w:bottom w:val="single" w:sz="4" w:space="0" w:color="auto"/>
      </w:pBdr>
      <w:shd w:val="pct50" w:color="FFFFFF" w:fill="FFFFFF"/>
      <w:tabs>
        <w:tab w:val="clear" w:pos="8505"/>
      </w:tabs>
      <w:spacing w:before="100" w:after="100"/>
    </w:pPr>
    <w:rPr>
      <w:b/>
      <w:color w:val="auto"/>
    </w:rPr>
  </w:style>
  <w:style w:type="paragraph" w:customStyle="1" w:styleId="xl25">
    <w:name w:val="xl25"/>
    <w:basedOn w:val="Normal"/>
    <w:rsid w:val="00BD22DC"/>
    <w:pPr>
      <w:pBdr>
        <w:top w:val="single" w:sz="4" w:space="0" w:color="auto"/>
        <w:bottom w:val="single" w:sz="4" w:space="0" w:color="auto"/>
        <w:right w:val="single" w:sz="4" w:space="0" w:color="auto"/>
      </w:pBdr>
      <w:shd w:val="pct50" w:color="FFFFFF" w:fill="FFFFFF"/>
      <w:tabs>
        <w:tab w:val="clear" w:pos="8505"/>
      </w:tabs>
      <w:spacing w:before="100" w:after="100"/>
    </w:pPr>
    <w:rPr>
      <w:b/>
      <w:color w:val="auto"/>
    </w:rPr>
  </w:style>
  <w:style w:type="paragraph" w:customStyle="1" w:styleId="xl26">
    <w:name w:val="xl26"/>
    <w:basedOn w:val="Normal"/>
    <w:rsid w:val="00BD2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05"/>
      </w:tabs>
      <w:spacing w:before="100" w:after="100"/>
      <w:jc w:val="center"/>
      <w:textAlignment w:val="center"/>
    </w:pPr>
    <w:rPr>
      <w:rFonts w:ascii="Times New Roman" w:hAnsi="Times New Roman"/>
      <w:color w:val="auto"/>
      <w:sz w:val="24"/>
    </w:rPr>
  </w:style>
  <w:style w:type="paragraph" w:customStyle="1" w:styleId="xl27">
    <w:name w:val="xl27"/>
    <w:basedOn w:val="Normal"/>
    <w:rsid w:val="00BD22DC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8505"/>
      </w:tabs>
      <w:spacing w:before="100" w:after="100"/>
      <w:jc w:val="center"/>
      <w:textAlignment w:val="center"/>
    </w:pPr>
    <w:rPr>
      <w:rFonts w:ascii="Times New Roman" w:hAnsi="Times New Roman"/>
      <w:color w:val="auto"/>
      <w:sz w:val="24"/>
    </w:rPr>
  </w:style>
  <w:style w:type="paragraph" w:customStyle="1" w:styleId="xl28">
    <w:name w:val="xl28"/>
    <w:basedOn w:val="Normal"/>
    <w:rsid w:val="00BD22DC"/>
    <w:pPr>
      <w:pBdr>
        <w:top w:val="single" w:sz="4" w:space="0" w:color="auto"/>
        <w:bottom w:val="single" w:sz="4" w:space="0" w:color="auto"/>
      </w:pBdr>
      <w:tabs>
        <w:tab w:val="clear" w:pos="8505"/>
      </w:tabs>
      <w:spacing w:before="100" w:after="100"/>
      <w:jc w:val="center"/>
      <w:textAlignment w:val="center"/>
    </w:pPr>
    <w:rPr>
      <w:rFonts w:ascii="Times New Roman" w:hAnsi="Times New Roman"/>
      <w:color w:val="auto"/>
      <w:sz w:val="24"/>
    </w:rPr>
  </w:style>
  <w:style w:type="paragraph" w:customStyle="1" w:styleId="xl29">
    <w:name w:val="xl29"/>
    <w:basedOn w:val="Normal"/>
    <w:rsid w:val="00BD22DC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8505"/>
      </w:tabs>
      <w:spacing w:before="100" w:after="100"/>
      <w:jc w:val="center"/>
      <w:textAlignment w:val="center"/>
    </w:pPr>
    <w:rPr>
      <w:rFonts w:ascii="Times New Roman" w:hAnsi="Times New Roman"/>
      <w:color w:val="auto"/>
      <w:sz w:val="24"/>
    </w:rPr>
  </w:style>
  <w:style w:type="paragraph" w:customStyle="1" w:styleId="xl30">
    <w:name w:val="xl30"/>
    <w:basedOn w:val="Normal"/>
    <w:rsid w:val="00BD2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05"/>
      </w:tabs>
      <w:spacing w:before="100" w:after="100"/>
      <w:jc w:val="center"/>
    </w:pPr>
    <w:rPr>
      <w:color w:val="auto"/>
      <w:sz w:val="22"/>
    </w:rPr>
  </w:style>
  <w:style w:type="paragraph" w:customStyle="1" w:styleId="xl31">
    <w:name w:val="xl31"/>
    <w:basedOn w:val="Normal"/>
    <w:rsid w:val="00BD2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05"/>
      </w:tabs>
      <w:spacing w:before="100" w:after="100"/>
    </w:pPr>
    <w:rPr>
      <w:color w:val="auto"/>
      <w:sz w:val="22"/>
    </w:rPr>
  </w:style>
  <w:style w:type="paragraph" w:customStyle="1" w:styleId="xl32">
    <w:name w:val="xl32"/>
    <w:basedOn w:val="Normal"/>
    <w:rsid w:val="00BD2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C0C0C0" w:fill="FFFFFF"/>
      <w:tabs>
        <w:tab w:val="clear" w:pos="8505"/>
      </w:tabs>
      <w:spacing w:before="100" w:after="100"/>
      <w:jc w:val="center"/>
      <w:textAlignment w:val="center"/>
    </w:pPr>
    <w:rPr>
      <w:b/>
      <w:color w:val="auto"/>
    </w:rPr>
  </w:style>
  <w:style w:type="paragraph" w:customStyle="1" w:styleId="xl33">
    <w:name w:val="xl33"/>
    <w:basedOn w:val="Normal"/>
    <w:rsid w:val="00BD2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05"/>
      </w:tabs>
      <w:spacing w:before="100" w:after="100"/>
    </w:pPr>
    <w:rPr>
      <w:color w:val="auto"/>
      <w:sz w:val="22"/>
    </w:rPr>
  </w:style>
  <w:style w:type="paragraph" w:customStyle="1" w:styleId="xl34">
    <w:name w:val="xl34"/>
    <w:basedOn w:val="Normal"/>
    <w:rsid w:val="00BD22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50" w:color="C0C0C0" w:fill="FFFFFF"/>
      <w:tabs>
        <w:tab w:val="clear" w:pos="8505"/>
      </w:tabs>
      <w:spacing w:before="100" w:after="100"/>
      <w:jc w:val="center"/>
      <w:textAlignment w:val="center"/>
    </w:pPr>
    <w:rPr>
      <w:b/>
      <w:color w:val="auto"/>
    </w:rPr>
  </w:style>
  <w:style w:type="paragraph" w:customStyle="1" w:styleId="Recuodecorpodetexto31">
    <w:name w:val="Recuo de corpo de texto 31"/>
    <w:basedOn w:val="Normal"/>
    <w:rsid w:val="00BD22DC"/>
    <w:pPr>
      <w:tabs>
        <w:tab w:val="clear" w:pos="8505"/>
      </w:tabs>
      <w:ind w:left="1134" w:hanging="1134"/>
      <w:jc w:val="both"/>
    </w:pPr>
    <w:rPr>
      <w:rFonts w:ascii="Swis721 BT" w:hAnsi="Swis721 BT"/>
      <w:color w:val="auto"/>
      <w:spacing w:val="10"/>
    </w:rPr>
  </w:style>
  <w:style w:type="paragraph" w:customStyle="1" w:styleId="Estilo1">
    <w:name w:val="Estilo1"/>
    <w:basedOn w:val="Normal"/>
    <w:rsid w:val="00BD22DC"/>
    <w:pPr>
      <w:numPr>
        <w:numId w:val="2"/>
      </w:numPr>
      <w:tabs>
        <w:tab w:val="clear" w:pos="8505"/>
      </w:tabs>
      <w:spacing w:before="80" w:after="80"/>
      <w:jc w:val="both"/>
    </w:pPr>
    <w:rPr>
      <w:color w:val="auto"/>
      <w:sz w:val="24"/>
    </w:rPr>
  </w:style>
  <w:style w:type="paragraph" w:customStyle="1" w:styleId="txtcentral">
    <w:name w:val="txtcentral"/>
    <w:basedOn w:val="Normal"/>
    <w:rsid w:val="00BD22DC"/>
    <w:pPr>
      <w:tabs>
        <w:tab w:val="clear" w:pos="8505"/>
      </w:tabs>
      <w:spacing w:before="100" w:after="100"/>
    </w:pPr>
    <w:rPr>
      <w:rFonts w:ascii="Times New Roman" w:hAnsi="Times New Roman"/>
      <w:color w:val="auto"/>
      <w:sz w:val="24"/>
    </w:rPr>
  </w:style>
  <w:style w:type="character" w:customStyle="1" w:styleId="txtcinza">
    <w:name w:val="txtcinza"/>
    <w:basedOn w:val="Fontepargpadro"/>
    <w:rsid w:val="00BD22DC"/>
  </w:style>
  <w:style w:type="paragraph" w:customStyle="1" w:styleId="ANEXO">
    <w:name w:val="ANEXO"/>
    <w:basedOn w:val="Normal"/>
    <w:rsid w:val="00BD22DC"/>
    <w:pPr>
      <w:tabs>
        <w:tab w:val="clear" w:pos="8505"/>
      </w:tabs>
      <w:ind w:left="1134" w:hanging="1134"/>
      <w:jc w:val="both"/>
    </w:pPr>
    <w:rPr>
      <w:color w:val="auto"/>
      <w:sz w:val="20"/>
      <w:lang w:val="pt-PT"/>
    </w:rPr>
  </w:style>
  <w:style w:type="paragraph" w:styleId="Lista">
    <w:name w:val="List"/>
    <w:basedOn w:val="Normal"/>
    <w:uiPriority w:val="99"/>
    <w:rsid w:val="00BD22DC"/>
    <w:pPr>
      <w:widowControl w:val="0"/>
      <w:tabs>
        <w:tab w:val="clear" w:pos="8505"/>
      </w:tabs>
      <w:ind w:left="283" w:hanging="283"/>
    </w:pPr>
    <w:rPr>
      <w:color w:val="auto"/>
      <w:sz w:val="22"/>
    </w:rPr>
  </w:style>
  <w:style w:type="character" w:styleId="Forte">
    <w:name w:val="Strong"/>
    <w:qFormat/>
    <w:rsid w:val="00BD22DC"/>
    <w:rPr>
      <w:b/>
    </w:rPr>
  </w:style>
  <w:style w:type="paragraph" w:customStyle="1" w:styleId="wordsection1">
    <w:name w:val="wordsection1"/>
    <w:basedOn w:val="Normal"/>
    <w:link w:val="wordsection1Char"/>
    <w:uiPriority w:val="99"/>
    <w:rsid w:val="00BD22DC"/>
    <w:pPr>
      <w:tabs>
        <w:tab w:val="clear" w:pos="8505"/>
      </w:tabs>
      <w:spacing w:before="100" w:beforeAutospacing="1" w:after="100" w:afterAutospacing="1"/>
    </w:pPr>
    <w:rPr>
      <w:rFonts w:ascii="Times New Roman" w:eastAsia="Calibri" w:hAnsi="Times New Roman"/>
      <w:color w:val="auto"/>
      <w:sz w:val="24"/>
      <w:szCs w:val="24"/>
    </w:rPr>
  </w:style>
  <w:style w:type="paragraph" w:customStyle="1" w:styleId="NormalJustificado">
    <w:name w:val="Normal + Justificado"/>
    <w:basedOn w:val="Normal"/>
    <w:rsid w:val="00BD22DC"/>
    <w:pPr>
      <w:jc w:val="both"/>
    </w:pPr>
  </w:style>
  <w:style w:type="paragraph" w:styleId="NormalWeb">
    <w:name w:val="Normal (Web)"/>
    <w:basedOn w:val="Normal"/>
    <w:uiPriority w:val="99"/>
    <w:rsid w:val="006E5CE0"/>
    <w:pPr>
      <w:tabs>
        <w:tab w:val="clear" w:pos="8505"/>
      </w:tabs>
      <w:spacing w:before="100" w:beforeAutospacing="1" w:after="119"/>
    </w:pPr>
    <w:rPr>
      <w:rFonts w:ascii="Times New Roman" w:hAnsi="Times New Roman"/>
      <w:color w:val="auto"/>
      <w:sz w:val="24"/>
      <w:szCs w:val="24"/>
    </w:rPr>
  </w:style>
  <w:style w:type="paragraph" w:customStyle="1" w:styleId="CharChar2">
    <w:name w:val="Char Char2"/>
    <w:basedOn w:val="Normal"/>
    <w:rsid w:val="00C92CB1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character" w:styleId="MenoPendente">
    <w:name w:val="Unresolved Mention"/>
    <w:uiPriority w:val="99"/>
    <w:semiHidden/>
    <w:unhideWhenUsed/>
    <w:rsid w:val="00652FF0"/>
    <w:rPr>
      <w:color w:val="605E5C"/>
      <w:shd w:val="clear" w:color="auto" w:fill="E1DFDD"/>
    </w:rPr>
  </w:style>
  <w:style w:type="paragraph" w:customStyle="1" w:styleId="CharChar">
    <w:name w:val="Char Char"/>
    <w:basedOn w:val="Normal"/>
    <w:rsid w:val="00E806FA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character" w:styleId="nfase">
    <w:name w:val="Emphasis"/>
    <w:uiPriority w:val="20"/>
    <w:qFormat/>
    <w:rsid w:val="00D929D3"/>
    <w:rPr>
      <w:i/>
      <w:iCs/>
    </w:rPr>
  </w:style>
  <w:style w:type="character" w:customStyle="1" w:styleId="Ttulo2Char">
    <w:name w:val="Título 2 Char"/>
    <w:link w:val="Ttulo2"/>
    <w:rsid w:val="00255DD7"/>
    <w:rPr>
      <w:rFonts w:ascii="Arial" w:hAnsi="Arial"/>
      <w:b/>
      <w:sz w:val="18"/>
    </w:rPr>
  </w:style>
  <w:style w:type="character" w:customStyle="1" w:styleId="Ttulo3Char">
    <w:name w:val="Título 3 Char"/>
    <w:link w:val="Ttulo3"/>
    <w:uiPriority w:val="9"/>
    <w:rsid w:val="00255DD7"/>
    <w:rPr>
      <w:rFonts w:ascii="Arial" w:hAnsi="Arial"/>
      <w:sz w:val="18"/>
    </w:rPr>
  </w:style>
  <w:style w:type="character" w:customStyle="1" w:styleId="Ttulo4Char">
    <w:name w:val="Título 4 Char"/>
    <w:link w:val="Ttulo4"/>
    <w:uiPriority w:val="9"/>
    <w:rsid w:val="00255DD7"/>
    <w:rPr>
      <w:rFonts w:ascii="Arial" w:hAnsi="Arial"/>
      <w:b/>
      <w:color w:val="000000"/>
      <w:sz w:val="18"/>
    </w:rPr>
  </w:style>
  <w:style w:type="character" w:customStyle="1" w:styleId="Ttulo5Char">
    <w:name w:val="Título 5 Char"/>
    <w:link w:val="Ttulo5"/>
    <w:uiPriority w:val="9"/>
    <w:rsid w:val="00255DD7"/>
    <w:rPr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rsid w:val="00255DD7"/>
    <w:rPr>
      <w:b/>
      <w:bCs/>
      <w:color w:val="000000"/>
      <w:sz w:val="22"/>
      <w:szCs w:val="22"/>
    </w:rPr>
  </w:style>
  <w:style w:type="character" w:customStyle="1" w:styleId="Ttulo7Char">
    <w:name w:val="Título 7 Char"/>
    <w:link w:val="Ttulo7"/>
    <w:rsid w:val="00255DD7"/>
    <w:rPr>
      <w:sz w:val="24"/>
      <w:szCs w:val="24"/>
    </w:rPr>
  </w:style>
  <w:style w:type="character" w:customStyle="1" w:styleId="Ttulo8Char">
    <w:name w:val="Título 8 Char"/>
    <w:link w:val="Ttulo8"/>
    <w:rsid w:val="00255DD7"/>
    <w:rPr>
      <w:rFonts w:ascii="Arial" w:hAnsi="Arial"/>
      <w:b/>
      <w:color w:val="0000FF"/>
      <w:sz w:val="22"/>
    </w:rPr>
  </w:style>
  <w:style w:type="character" w:customStyle="1" w:styleId="Ttulo9Char">
    <w:name w:val="Título 9 Char"/>
    <w:link w:val="Ttulo9"/>
    <w:rsid w:val="00255DD7"/>
    <w:rPr>
      <w:rFonts w:ascii="Arial" w:hAnsi="Arial"/>
      <w:b/>
      <w:color w:val="0000FF"/>
      <w:sz w:val="22"/>
    </w:rPr>
  </w:style>
  <w:style w:type="character" w:customStyle="1" w:styleId="Recuodecorpodetexto2Char">
    <w:name w:val="Recuo de corpo de texto 2 Char"/>
    <w:link w:val="Recuodecorpodetexto2"/>
    <w:rsid w:val="00255DD7"/>
    <w:rPr>
      <w:rFonts w:ascii="Swis721 Md BT" w:hAnsi="Swis721 Md BT"/>
      <w:color w:val="000000"/>
      <w:sz w:val="24"/>
    </w:rPr>
  </w:style>
  <w:style w:type="character" w:customStyle="1" w:styleId="RecuodecorpodetextoChar">
    <w:name w:val="Recuo de corpo de texto Char"/>
    <w:link w:val="Recuodecorpodetexto"/>
    <w:rsid w:val="00255DD7"/>
    <w:rPr>
      <w:rFonts w:ascii="Arial" w:hAnsi="Arial" w:cs="Arial"/>
      <w:color w:val="FF0000"/>
      <w:sz w:val="18"/>
      <w:szCs w:val="18"/>
    </w:rPr>
  </w:style>
  <w:style w:type="character" w:customStyle="1" w:styleId="Corpodetexto2Char">
    <w:name w:val="Corpo de texto 2 Char"/>
    <w:link w:val="Corpodetexto2"/>
    <w:rsid w:val="00255DD7"/>
    <w:rPr>
      <w:rFonts w:ascii="Arial" w:hAnsi="Arial" w:cs="Arial"/>
      <w:color w:val="FF0000"/>
      <w:sz w:val="18"/>
      <w:szCs w:val="18"/>
    </w:rPr>
  </w:style>
  <w:style w:type="character" w:customStyle="1" w:styleId="CorpodetextoChar">
    <w:name w:val="Corpo de texto Char"/>
    <w:link w:val="Corpodetexto"/>
    <w:rsid w:val="00255DD7"/>
    <w:rPr>
      <w:rFonts w:ascii="Arial" w:hAnsi="Arial"/>
      <w:snapToGrid w:val="0"/>
      <w:color w:val="000000"/>
      <w:sz w:val="18"/>
    </w:rPr>
  </w:style>
  <w:style w:type="character" w:customStyle="1" w:styleId="Corpodetexto3Char">
    <w:name w:val="Corpo de texto 3 Char"/>
    <w:link w:val="Corpodetexto3"/>
    <w:rsid w:val="00255DD7"/>
    <w:rPr>
      <w:rFonts w:ascii="Arial" w:hAnsi="Arial"/>
      <w:b/>
      <w:bCs/>
      <w:color w:val="000000"/>
      <w:sz w:val="18"/>
    </w:rPr>
  </w:style>
  <w:style w:type="character" w:customStyle="1" w:styleId="Recuodecorpodetexto3Char">
    <w:name w:val="Recuo de corpo de texto 3 Char"/>
    <w:link w:val="Recuodecorpodetexto3"/>
    <w:rsid w:val="00255DD7"/>
    <w:rPr>
      <w:rFonts w:ascii="Arial" w:hAnsi="Arial"/>
      <w:color w:val="000000"/>
      <w:sz w:val="16"/>
      <w:szCs w:val="16"/>
    </w:rPr>
  </w:style>
  <w:style w:type="character" w:customStyle="1" w:styleId="TtuloChar">
    <w:name w:val="Título Char"/>
    <w:link w:val="Ttulo"/>
    <w:uiPriority w:val="99"/>
    <w:rsid w:val="00255DD7"/>
    <w:rPr>
      <w:rFonts w:ascii="Arial" w:hAnsi="Arial"/>
      <w:b/>
      <w:sz w:val="22"/>
    </w:rPr>
  </w:style>
  <w:style w:type="character" w:customStyle="1" w:styleId="TextosemFormataoChar">
    <w:name w:val="Texto sem Formatação Char"/>
    <w:link w:val="TextosemFormatao"/>
    <w:rsid w:val="00255DD7"/>
    <w:rPr>
      <w:rFonts w:ascii="Courier New" w:hAnsi="Courier New"/>
    </w:rPr>
  </w:style>
  <w:style w:type="character" w:customStyle="1" w:styleId="AssuntodocomentrioChar">
    <w:name w:val="Assunto do comentário Char"/>
    <w:link w:val="Assuntodocomentrio"/>
    <w:rsid w:val="00255DD7"/>
    <w:rPr>
      <w:rFonts w:ascii="Arial" w:hAnsi="Arial"/>
      <w:b/>
      <w:bCs/>
      <w:color w:val="000000"/>
    </w:rPr>
  </w:style>
  <w:style w:type="paragraph" w:customStyle="1" w:styleId="PargrafodaLista10">
    <w:name w:val="Parágrafo da Lista10"/>
    <w:basedOn w:val="Normal"/>
    <w:rsid w:val="00255DD7"/>
    <w:pPr>
      <w:ind w:left="708"/>
    </w:pPr>
  </w:style>
  <w:style w:type="paragraph" w:customStyle="1" w:styleId="CharCharCharChar0">
    <w:name w:val="Char Char Char Char0"/>
    <w:basedOn w:val="Normal"/>
    <w:rsid w:val="00255DD7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Recuodecorpodetexto310">
    <w:name w:val="Recuo de corpo de texto 310"/>
    <w:basedOn w:val="Normal"/>
    <w:rsid w:val="00255DD7"/>
    <w:pPr>
      <w:tabs>
        <w:tab w:val="clear" w:pos="8505"/>
      </w:tabs>
      <w:ind w:left="1134" w:hanging="1134"/>
      <w:jc w:val="both"/>
    </w:pPr>
    <w:rPr>
      <w:rFonts w:ascii="Swis721 BT" w:hAnsi="Swis721 BT"/>
      <w:color w:val="auto"/>
      <w:spacing w:val="10"/>
    </w:rPr>
  </w:style>
  <w:style w:type="paragraph" w:customStyle="1" w:styleId="CharChar20">
    <w:name w:val="Char Char20"/>
    <w:basedOn w:val="Normal"/>
    <w:rsid w:val="00255DD7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character" w:customStyle="1" w:styleId="MenoPendente1">
    <w:name w:val="Menção Pendente1"/>
    <w:uiPriority w:val="99"/>
    <w:semiHidden/>
    <w:unhideWhenUsed/>
    <w:rsid w:val="00255DD7"/>
    <w:rPr>
      <w:color w:val="605E5C"/>
      <w:shd w:val="clear" w:color="auto" w:fill="E1DFDD"/>
    </w:rPr>
  </w:style>
  <w:style w:type="paragraph" w:customStyle="1" w:styleId="CharChar0">
    <w:name w:val="Char Char0"/>
    <w:basedOn w:val="Normal"/>
    <w:rsid w:val="00255DD7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styleId="Reviso">
    <w:name w:val="Revision"/>
    <w:hidden/>
    <w:uiPriority w:val="99"/>
    <w:semiHidden/>
    <w:rsid w:val="00AB29B4"/>
    <w:rPr>
      <w:rFonts w:ascii="Arial" w:hAnsi="Arial"/>
      <w:color w:val="000000"/>
      <w:sz w:val="18"/>
    </w:rPr>
  </w:style>
  <w:style w:type="paragraph" w:customStyle="1" w:styleId="CharChar21">
    <w:name w:val="Char Char21"/>
    <w:basedOn w:val="Normal"/>
    <w:rsid w:val="007D1C3E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orpodetexto3100">
    <w:name w:val="Corpo de texto 3100"/>
    <w:basedOn w:val="Normal"/>
    <w:rsid w:val="00DC1C7C"/>
    <w:pPr>
      <w:suppressAutoHyphens/>
      <w:jc w:val="both"/>
    </w:pPr>
    <w:rPr>
      <w:rFonts w:cs="Arial"/>
      <w:b/>
      <w:bCs/>
      <w:lang w:eastAsia="ar-SA"/>
    </w:rPr>
  </w:style>
  <w:style w:type="paragraph" w:customStyle="1" w:styleId="Char00">
    <w:name w:val="Char00"/>
    <w:basedOn w:val="Normal"/>
    <w:rsid w:val="00DC1C7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Recuodecorpodetexto2100">
    <w:name w:val="Recuo de corpo de texto 2100"/>
    <w:basedOn w:val="Normal"/>
    <w:rsid w:val="00DC1C7C"/>
    <w:pPr>
      <w:tabs>
        <w:tab w:val="clear" w:pos="8505"/>
      </w:tabs>
      <w:spacing w:after="40"/>
      <w:ind w:left="1134" w:hanging="567"/>
    </w:pPr>
    <w:rPr>
      <w:color w:val="auto"/>
      <w:sz w:val="22"/>
    </w:rPr>
  </w:style>
  <w:style w:type="paragraph" w:customStyle="1" w:styleId="Corpodetexto2100">
    <w:name w:val="Corpo de texto 2100"/>
    <w:basedOn w:val="Normal"/>
    <w:rsid w:val="00DC1C7C"/>
    <w:pPr>
      <w:tabs>
        <w:tab w:val="clear" w:pos="8505"/>
      </w:tabs>
      <w:spacing w:after="240"/>
      <w:ind w:left="567"/>
      <w:jc w:val="center"/>
    </w:pPr>
    <w:rPr>
      <w:b/>
      <w:color w:val="auto"/>
      <w:sz w:val="22"/>
    </w:rPr>
  </w:style>
  <w:style w:type="paragraph" w:customStyle="1" w:styleId="PargrafodaLista100">
    <w:name w:val="Parágrafo da Lista100"/>
    <w:basedOn w:val="Normal"/>
    <w:rsid w:val="00DC1C7C"/>
    <w:pPr>
      <w:ind w:left="708"/>
    </w:pPr>
  </w:style>
  <w:style w:type="paragraph" w:customStyle="1" w:styleId="CharCharCharChar00">
    <w:name w:val="Char Char Char Char00"/>
    <w:basedOn w:val="Normal"/>
    <w:rsid w:val="00DC1C7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Recuodecorpodetexto3100">
    <w:name w:val="Recuo de corpo de texto 3100"/>
    <w:basedOn w:val="Normal"/>
    <w:rsid w:val="00DC1C7C"/>
    <w:pPr>
      <w:tabs>
        <w:tab w:val="clear" w:pos="8505"/>
      </w:tabs>
      <w:ind w:left="1134" w:hanging="1134"/>
      <w:jc w:val="both"/>
    </w:pPr>
    <w:rPr>
      <w:rFonts w:ascii="Swis721 BT" w:hAnsi="Swis721 BT"/>
      <w:color w:val="auto"/>
      <w:spacing w:val="10"/>
    </w:rPr>
  </w:style>
  <w:style w:type="paragraph" w:customStyle="1" w:styleId="CharChar200">
    <w:name w:val="Char Char200"/>
    <w:basedOn w:val="Normal"/>
    <w:rsid w:val="00DC1C7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Char00">
    <w:name w:val="Char Char00"/>
    <w:basedOn w:val="Normal"/>
    <w:rsid w:val="00DC1C7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Char210">
    <w:name w:val="Char Char210"/>
    <w:basedOn w:val="Normal"/>
    <w:rsid w:val="00DC1C7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orpodetexto31000">
    <w:name w:val="Corpo de texto 31000"/>
    <w:basedOn w:val="Normal"/>
    <w:rsid w:val="009F460C"/>
    <w:pPr>
      <w:suppressAutoHyphens/>
      <w:jc w:val="both"/>
    </w:pPr>
    <w:rPr>
      <w:rFonts w:cs="Arial"/>
      <w:b/>
      <w:bCs/>
      <w:lang w:eastAsia="ar-SA"/>
    </w:rPr>
  </w:style>
  <w:style w:type="paragraph" w:customStyle="1" w:styleId="Char000">
    <w:name w:val="Char000"/>
    <w:basedOn w:val="Normal"/>
    <w:rsid w:val="009F460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Recuodecorpodetexto21000">
    <w:name w:val="Recuo de corpo de texto 21000"/>
    <w:basedOn w:val="Normal"/>
    <w:rsid w:val="009F460C"/>
    <w:pPr>
      <w:tabs>
        <w:tab w:val="clear" w:pos="8505"/>
      </w:tabs>
      <w:spacing w:after="40"/>
      <w:ind w:left="1134" w:hanging="567"/>
    </w:pPr>
    <w:rPr>
      <w:color w:val="auto"/>
      <w:sz w:val="22"/>
    </w:rPr>
  </w:style>
  <w:style w:type="paragraph" w:customStyle="1" w:styleId="Corpodetexto21000">
    <w:name w:val="Corpo de texto 21000"/>
    <w:basedOn w:val="Normal"/>
    <w:rsid w:val="009F460C"/>
    <w:pPr>
      <w:tabs>
        <w:tab w:val="clear" w:pos="8505"/>
      </w:tabs>
      <w:spacing w:after="240"/>
      <w:ind w:left="567"/>
      <w:jc w:val="center"/>
    </w:pPr>
    <w:rPr>
      <w:b/>
      <w:color w:val="auto"/>
      <w:sz w:val="22"/>
    </w:rPr>
  </w:style>
  <w:style w:type="paragraph" w:customStyle="1" w:styleId="PargrafodaLista1000">
    <w:name w:val="Parágrafo da Lista1000"/>
    <w:basedOn w:val="Normal"/>
    <w:rsid w:val="009F460C"/>
    <w:pPr>
      <w:ind w:left="708"/>
    </w:pPr>
  </w:style>
  <w:style w:type="paragraph" w:customStyle="1" w:styleId="CharCharCharChar000">
    <w:name w:val="Char Char Char Char000"/>
    <w:basedOn w:val="Normal"/>
    <w:rsid w:val="009F460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Recuodecorpodetexto31000">
    <w:name w:val="Recuo de corpo de texto 31000"/>
    <w:basedOn w:val="Normal"/>
    <w:rsid w:val="009F460C"/>
    <w:pPr>
      <w:tabs>
        <w:tab w:val="clear" w:pos="8505"/>
      </w:tabs>
      <w:ind w:left="1134" w:hanging="1134"/>
      <w:jc w:val="both"/>
    </w:pPr>
    <w:rPr>
      <w:rFonts w:ascii="Swis721 BT" w:hAnsi="Swis721 BT"/>
      <w:color w:val="auto"/>
      <w:spacing w:val="10"/>
    </w:rPr>
  </w:style>
  <w:style w:type="paragraph" w:customStyle="1" w:styleId="CharChar2000">
    <w:name w:val="Char Char2000"/>
    <w:basedOn w:val="Normal"/>
    <w:rsid w:val="009F460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Char000">
    <w:name w:val="Char Char000"/>
    <w:basedOn w:val="Normal"/>
    <w:rsid w:val="009F460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Char2100">
    <w:name w:val="Char Char2100"/>
    <w:basedOn w:val="Normal"/>
    <w:rsid w:val="009F460C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Recuodecorpodetexto22">
    <w:name w:val="Recuo de corpo de texto 22"/>
    <w:basedOn w:val="Normal"/>
    <w:rsid w:val="00C41E23"/>
    <w:pPr>
      <w:tabs>
        <w:tab w:val="clear" w:pos="8505"/>
      </w:tabs>
      <w:spacing w:after="40"/>
      <w:ind w:left="1134" w:hanging="567"/>
    </w:pPr>
    <w:rPr>
      <w:color w:val="auto"/>
      <w:sz w:val="22"/>
    </w:rPr>
  </w:style>
  <w:style w:type="paragraph" w:customStyle="1" w:styleId="Corpodetexto22">
    <w:name w:val="Corpo de texto 22"/>
    <w:basedOn w:val="Normal"/>
    <w:rsid w:val="00C41E23"/>
    <w:pPr>
      <w:tabs>
        <w:tab w:val="clear" w:pos="8505"/>
      </w:tabs>
      <w:spacing w:after="240"/>
      <w:ind w:left="567"/>
      <w:jc w:val="center"/>
    </w:pPr>
    <w:rPr>
      <w:b/>
      <w:color w:val="auto"/>
      <w:sz w:val="22"/>
    </w:rPr>
  </w:style>
  <w:style w:type="paragraph" w:customStyle="1" w:styleId="CharChar22">
    <w:name w:val="Char Char22"/>
    <w:basedOn w:val="Normal"/>
    <w:rsid w:val="00C41E23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orpodetexto32">
    <w:name w:val="Corpo de texto 32"/>
    <w:basedOn w:val="Normal"/>
    <w:rsid w:val="00C41E23"/>
    <w:pPr>
      <w:tabs>
        <w:tab w:val="clear" w:pos="8505"/>
      </w:tabs>
      <w:ind w:left="709" w:hanging="709"/>
      <w:jc w:val="both"/>
    </w:pPr>
    <w:rPr>
      <w:rFonts w:ascii="Swis721 BT" w:hAnsi="Swis721 BT"/>
      <w:color w:val="auto"/>
      <w:spacing w:val="10"/>
    </w:rPr>
  </w:style>
  <w:style w:type="paragraph" w:customStyle="1" w:styleId="Recuodecorpodetexto32">
    <w:name w:val="Recuo de corpo de texto 32"/>
    <w:basedOn w:val="Normal"/>
    <w:rsid w:val="00C41E23"/>
    <w:pPr>
      <w:tabs>
        <w:tab w:val="clear" w:pos="8505"/>
      </w:tabs>
      <w:ind w:left="1134" w:hanging="1134"/>
      <w:jc w:val="both"/>
    </w:pPr>
    <w:rPr>
      <w:rFonts w:ascii="Swis721 BT" w:hAnsi="Swis721 BT"/>
      <w:color w:val="auto"/>
      <w:spacing w:val="10"/>
    </w:rPr>
  </w:style>
  <w:style w:type="paragraph" w:customStyle="1" w:styleId="PargrafodaLista2">
    <w:name w:val="Parágrafo da Lista2"/>
    <w:basedOn w:val="Normal"/>
    <w:rsid w:val="00C41E23"/>
    <w:pPr>
      <w:widowControl w:val="0"/>
      <w:tabs>
        <w:tab w:val="clear" w:pos="8505"/>
      </w:tabs>
    </w:pPr>
    <w:rPr>
      <w:rFonts w:ascii="Calibri" w:hAnsi="Calibri"/>
      <w:color w:val="auto"/>
      <w:sz w:val="22"/>
      <w:szCs w:val="22"/>
      <w:lang w:val="en-US" w:eastAsia="en-US"/>
    </w:rPr>
  </w:style>
  <w:style w:type="paragraph" w:customStyle="1" w:styleId="western">
    <w:name w:val="western"/>
    <w:basedOn w:val="Normal"/>
    <w:rsid w:val="00C41E23"/>
    <w:pPr>
      <w:tabs>
        <w:tab w:val="clear" w:pos="8505"/>
      </w:tabs>
      <w:spacing w:before="100" w:beforeAutospacing="1" w:after="119"/>
    </w:pPr>
    <w:rPr>
      <w:rFonts w:ascii="Times New Roman" w:hAnsi="Times New Roman"/>
      <w:color w:val="auto"/>
      <w:sz w:val="24"/>
      <w:szCs w:val="24"/>
    </w:rPr>
  </w:style>
  <w:style w:type="character" w:customStyle="1" w:styleId="wordsection1Char">
    <w:name w:val="wordsection1 Char"/>
    <w:link w:val="wordsection1"/>
    <w:uiPriority w:val="99"/>
    <w:locked/>
    <w:rsid w:val="00C41E23"/>
    <w:rPr>
      <w:rFonts w:eastAsia="Calibri"/>
      <w:sz w:val="24"/>
      <w:szCs w:val="24"/>
    </w:rPr>
  </w:style>
  <w:style w:type="paragraph" w:customStyle="1" w:styleId="Char6">
    <w:name w:val="Char6"/>
    <w:basedOn w:val="Normal"/>
    <w:rsid w:val="00C41E23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paragraph">
    <w:name w:val="paragraph"/>
    <w:basedOn w:val="Normal"/>
    <w:rsid w:val="00C41E23"/>
    <w:pPr>
      <w:tabs>
        <w:tab w:val="clear" w:pos="8505"/>
      </w:tabs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normaltextrun">
    <w:name w:val="normaltextrun"/>
    <w:basedOn w:val="Fontepargpadro"/>
    <w:rsid w:val="00C41E23"/>
  </w:style>
  <w:style w:type="character" w:customStyle="1" w:styleId="tabchar">
    <w:name w:val="tabchar"/>
    <w:basedOn w:val="Fontepargpadro"/>
    <w:rsid w:val="00C41E23"/>
  </w:style>
  <w:style w:type="character" w:customStyle="1" w:styleId="eop">
    <w:name w:val="eop"/>
    <w:basedOn w:val="Fontepargpadro"/>
    <w:rsid w:val="00C41E23"/>
  </w:style>
  <w:style w:type="paragraph" w:styleId="Textodenotaderodap">
    <w:name w:val="footnote text"/>
    <w:basedOn w:val="Normal"/>
    <w:link w:val="TextodenotaderodapChar"/>
    <w:uiPriority w:val="99"/>
    <w:rsid w:val="00DD6840"/>
    <w:rPr>
      <w:sz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DD6840"/>
    <w:rPr>
      <w:rFonts w:ascii="Arial" w:hAnsi="Arial"/>
      <w:color w:val="000000"/>
    </w:rPr>
  </w:style>
  <w:style w:type="character" w:styleId="Refdenotaderodap">
    <w:name w:val="footnote reference"/>
    <w:basedOn w:val="Fontepargpadro"/>
    <w:uiPriority w:val="99"/>
    <w:rsid w:val="00DD6840"/>
    <w:rPr>
      <w:vertAlign w:val="superscript"/>
    </w:rPr>
  </w:style>
  <w:style w:type="paragraph" w:customStyle="1" w:styleId="CharChar220">
    <w:name w:val="Char Char220"/>
    <w:basedOn w:val="Normal"/>
    <w:rsid w:val="00917E78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paragraph" w:customStyle="1" w:styleId="Char60">
    <w:name w:val="Char60"/>
    <w:basedOn w:val="Normal"/>
    <w:rsid w:val="00917E78"/>
    <w:pPr>
      <w:tabs>
        <w:tab w:val="clear" w:pos="8505"/>
      </w:tabs>
      <w:spacing w:after="160" w:line="240" w:lineRule="exact"/>
    </w:pPr>
    <w:rPr>
      <w:rFonts w:ascii="Tahoma" w:hAnsi="Tahoma"/>
      <w:color w:val="auto"/>
      <w:sz w:val="20"/>
      <w:lang w:val="en-US" w:eastAsia="en-US"/>
    </w:rPr>
  </w:style>
  <w:style w:type="numbering" w:customStyle="1" w:styleId="Semlista1">
    <w:name w:val="Sem lista1"/>
    <w:next w:val="Semlista"/>
    <w:uiPriority w:val="99"/>
    <w:semiHidden/>
    <w:unhideWhenUsed/>
    <w:rsid w:val="00166BC5"/>
  </w:style>
  <w:style w:type="paragraph" w:customStyle="1" w:styleId="BodyText21">
    <w:name w:val="Body Text 21"/>
    <w:basedOn w:val="Normal"/>
    <w:rsid w:val="00166BC5"/>
    <w:pPr>
      <w:tabs>
        <w:tab w:val="clear" w:pos="8505"/>
      </w:tabs>
      <w:ind w:left="1134" w:hanging="1134"/>
      <w:jc w:val="both"/>
    </w:pPr>
    <w:rPr>
      <w:rFonts w:cs="Arial"/>
      <w:color w:val="auto"/>
      <w:sz w:val="22"/>
      <w:szCs w:val="18"/>
    </w:rPr>
  </w:style>
  <w:style w:type="paragraph" w:customStyle="1" w:styleId="BodyTextIndent21">
    <w:name w:val="Body Text Indent 21"/>
    <w:basedOn w:val="Normal"/>
    <w:rsid w:val="00166BC5"/>
    <w:pPr>
      <w:widowControl w:val="0"/>
      <w:tabs>
        <w:tab w:val="clear" w:pos="8505"/>
      </w:tabs>
      <w:ind w:left="1134" w:hanging="1134"/>
      <w:jc w:val="both"/>
    </w:pPr>
    <w:rPr>
      <w:rFonts w:cs="Arial"/>
      <w:color w:val="auto"/>
      <w:sz w:val="22"/>
      <w:szCs w:val="18"/>
    </w:rPr>
  </w:style>
  <w:style w:type="paragraph" w:styleId="Subttulo">
    <w:name w:val="Subtitle"/>
    <w:basedOn w:val="Normal"/>
    <w:link w:val="SubttuloChar"/>
    <w:qFormat/>
    <w:rsid w:val="00166BC5"/>
    <w:pPr>
      <w:tabs>
        <w:tab w:val="clear" w:pos="8505"/>
      </w:tabs>
      <w:jc w:val="center"/>
    </w:pPr>
    <w:rPr>
      <w:rFonts w:cs="Arial"/>
      <w:b/>
      <w:color w:val="auto"/>
      <w:szCs w:val="18"/>
    </w:rPr>
  </w:style>
  <w:style w:type="character" w:customStyle="1" w:styleId="SubttuloChar">
    <w:name w:val="Subtítulo Char"/>
    <w:basedOn w:val="Fontepargpadro"/>
    <w:link w:val="Subttulo"/>
    <w:rsid w:val="00166BC5"/>
    <w:rPr>
      <w:rFonts w:ascii="Arial" w:hAnsi="Arial" w:cs="Arial"/>
      <w:b/>
      <w:sz w:val="18"/>
      <w:szCs w:val="18"/>
    </w:rPr>
  </w:style>
  <w:style w:type="character" w:styleId="MquinadeescreverHTML">
    <w:name w:val="HTML Typewriter"/>
    <w:rsid w:val="00166BC5"/>
    <w:rPr>
      <w:rFonts w:ascii="Arial Unicode MS" w:eastAsia="Arial Unicode MS" w:hAnsi="Arial Unicode MS" w:cs="Arial Unicode MS"/>
      <w:sz w:val="20"/>
      <w:szCs w:val="20"/>
    </w:rPr>
  </w:style>
  <w:style w:type="paragraph" w:customStyle="1" w:styleId="xl35">
    <w:name w:val="xl35"/>
    <w:basedOn w:val="Normal"/>
    <w:rsid w:val="00166BC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tabs>
        <w:tab w:val="clear" w:pos="8505"/>
      </w:tabs>
      <w:spacing w:before="100" w:after="100"/>
      <w:jc w:val="center"/>
      <w:textAlignment w:val="center"/>
    </w:pPr>
    <w:rPr>
      <w:rFonts w:eastAsia="Arial Unicode MS" w:cs="Arial"/>
      <w:color w:val="auto"/>
      <w:sz w:val="24"/>
      <w:szCs w:val="18"/>
    </w:rPr>
  </w:style>
  <w:style w:type="paragraph" w:customStyle="1" w:styleId="xl36">
    <w:name w:val="xl36"/>
    <w:basedOn w:val="Normal"/>
    <w:rsid w:val="00166BC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tabs>
        <w:tab w:val="clear" w:pos="8505"/>
      </w:tabs>
      <w:spacing w:before="100" w:after="100"/>
      <w:jc w:val="center"/>
      <w:textAlignment w:val="center"/>
    </w:pPr>
    <w:rPr>
      <w:rFonts w:eastAsia="Arial Unicode MS" w:cs="Arial"/>
      <w:color w:val="auto"/>
      <w:sz w:val="24"/>
      <w:szCs w:val="18"/>
    </w:rPr>
  </w:style>
  <w:style w:type="paragraph" w:customStyle="1" w:styleId="xl37">
    <w:name w:val="xl37"/>
    <w:basedOn w:val="Normal"/>
    <w:uiPriority w:val="99"/>
    <w:rsid w:val="00166BC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tabs>
        <w:tab w:val="clear" w:pos="8505"/>
      </w:tabs>
      <w:spacing w:before="100" w:after="100"/>
      <w:jc w:val="center"/>
      <w:textAlignment w:val="center"/>
    </w:pPr>
    <w:rPr>
      <w:rFonts w:eastAsia="Arial Unicode MS" w:cs="Arial"/>
      <w:color w:val="auto"/>
      <w:sz w:val="24"/>
      <w:szCs w:val="18"/>
    </w:rPr>
  </w:style>
  <w:style w:type="paragraph" w:customStyle="1" w:styleId="xl22">
    <w:name w:val="xl22"/>
    <w:basedOn w:val="Normal"/>
    <w:uiPriority w:val="99"/>
    <w:rsid w:val="00166B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05"/>
      </w:tabs>
      <w:spacing w:before="100" w:beforeAutospacing="1" w:after="100" w:afterAutospacing="1"/>
      <w:jc w:val="both"/>
    </w:pPr>
    <w:rPr>
      <w:rFonts w:eastAsia="Arial Unicode MS" w:cs="Arial"/>
      <w:color w:val="auto"/>
      <w:szCs w:val="18"/>
    </w:rPr>
  </w:style>
  <w:style w:type="paragraph" w:customStyle="1" w:styleId="xl23">
    <w:name w:val="xl23"/>
    <w:basedOn w:val="Normal"/>
    <w:rsid w:val="00166B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tabs>
        <w:tab w:val="clear" w:pos="8505"/>
      </w:tabs>
      <w:spacing w:before="100" w:beforeAutospacing="1" w:after="100" w:afterAutospacing="1"/>
      <w:jc w:val="both"/>
    </w:pPr>
    <w:rPr>
      <w:rFonts w:eastAsia="Arial Unicode MS" w:cs="Arial"/>
      <w:color w:val="auto"/>
      <w:szCs w:val="18"/>
    </w:rPr>
  </w:style>
  <w:style w:type="paragraph" w:customStyle="1" w:styleId="xl38">
    <w:name w:val="xl38"/>
    <w:basedOn w:val="Normal"/>
    <w:rsid w:val="00166B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05"/>
      </w:tabs>
      <w:spacing w:before="100" w:beforeAutospacing="1" w:after="100" w:afterAutospacing="1"/>
      <w:jc w:val="right"/>
    </w:pPr>
    <w:rPr>
      <w:rFonts w:eastAsia="Arial Unicode MS" w:cs="Arial"/>
      <w:b/>
      <w:bCs/>
      <w:color w:val="auto"/>
      <w:szCs w:val="18"/>
    </w:rPr>
  </w:style>
  <w:style w:type="paragraph" w:customStyle="1" w:styleId="xl39">
    <w:name w:val="xl39"/>
    <w:basedOn w:val="Normal"/>
    <w:rsid w:val="00166B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8505"/>
      </w:tabs>
      <w:spacing w:before="100" w:beforeAutospacing="1" w:after="100" w:afterAutospacing="1"/>
      <w:jc w:val="center"/>
    </w:pPr>
    <w:rPr>
      <w:rFonts w:eastAsia="Arial Unicode MS" w:cs="Arial"/>
      <w:b/>
      <w:bCs/>
      <w:color w:val="auto"/>
      <w:szCs w:val="18"/>
    </w:rPr>
  </w:style>
  <w:style w:type="paragraph" w:customStyle="1" w:styleId="xl40">
    <w:name w:val="xl40"/>
    <w:basedOn w:val="Normal"/>
    <w:rsid w:val="00166BC5"/>
    <w:pPr>
      <w:shd w:val="pct50" w:color="FFFFFF" w:fill="FFFFFF"/>
      <w:tabs>
        <w:tab w:val="clear" w:pos="8505"/>
      </w:tabs>
      <w:spacing w:before="100" w:beforeAutospacing="1" w:after="100" w:afterAutospacing="1"/>
      <w:jc w:val="both"/>
    </w:pPr>
    <w:rPr>
      <w:rFonts w:eastAsia="Arial Unicode MS" w:cs="Arial"/>
      <w:b/>
      <w:bCs/>
      <w:color w:val="auto"/>
      <w:szCs w:val="18"/>
    </w:rPr>
  </w:style>
  <w:style w:type="paragraph" w:customStyle="1" w:styleId="xl41">
    <w:name w:val="xl41"/>
    <w:basedOn w:val="Normal"/>
    <w:rsid w:val="00166BC5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42">
    <w:name w:val="xl42"/>
    <w:basedOn w:val="Normal"/>
    <w:rsid w:val="00166BC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color w:val="auto"/>
      <w:szCs w:val="18"/>
    </w:rPr>
  </w:style>
  <w:style w:type="paragraph" w:customStyle="1" w:styleId="xl43">
    <w:name w:val="xl43"/>
    <w:basedOn w:val="Normal"/>
    <w:rsid w:val="00166BC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tabs>
        <w:tab w:val="clear" w:pos="8505"/>
      </w:tabs>
      <w:spacing w:before="100" w:beforeAutospacing="1" w:after="100" w:afterAutospacing="1"/>
      <w:jc w:val="both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44">
    <w:name w:val="xl44"/>
    <w:basedOn w:val="Normal"/>
    <w:rsid w:val="00166BC5"/>
    <w:pPr>
      <w:pBdr>
        <w:top w:val="single" w:sz="4" w:space="0" w:color="auto"/>
        <w:bottom w:val="single" w:sz="4" w:space="0" w:color="auto"/>
      </w:pBdr>
      <w:shd w:val="pct12" w:color="FFFFFF" w:fill="FFFFFF"/>
      <w:tabs>
        <w:tab w:val="clear" w:pos="8505"/>
      </w:tabs>
      <w:spacing w:before="100" w:beforeAutospacing="1" w:after="100" w:afterAutospacing="1"/>
      <w:jc w:val="both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45">
    <w:name w:val="xl45"/>
    <w:basedOn w:val="Normal"/>
    <w:rsid w:val="00166BC5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46">
    <w:name w:val="xl46"/>
    <w:basedOn w:val="Normal"/>
    <w:rsid w:val="00166BC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47">
    <w:name w:val="xl47"/>
    <w:basedOn w:val="Normal"/>
    <w:rsid w:val="00166BC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48">
    <w:name w:val="xl48"/>
    <w:basedOn w:val="Normal"/>
    <w:rsid w:val="00166BC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49">
    <w:name w:val="xl49"/>
    <w:basedOn w:val="Normal"/>
    <w:rsid w:val="00166BC5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50">
    <w:name w:val="xl50"/>
    <w:basedOn w:val="Normal"/>
    <w:rsid w:val="00166BC5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51">
    <w:name w:val="xl51"/>
    <w:basedOn w:val="Normal"/>
    <w:rsid w:val="00166BC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52">
    <w:name w:val="xl52"/>
    <w:basedOn w:val="Normal"/>
    <w:rsid w:val="00166BC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53">
    <w:name w:val="xl53"/>
    <w:basedOn w:val="Normal"/>
    <w:rsid w:val="00166BC5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xl54">
    <w:name w:val="xl54"/>
    <w:basedOn w:val="Normal"/>
    <w:rsid w:val="00166BC5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tabs>
        <w:tab w:val="clear" w:pos="8505"/>
      </w:tabs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color w:val="auto"/>
      <w:szCs w:val="18"/>
    </w:rPr>
  </w:style>
  <w:style w:type="paragraph" w:customStyle="1" w:styleId="BlockText1">
    <w:name w:val="Block Text1"/>
    <w:basedOn w:val="Normal"/>
    <w:rsid w:val="00166BC5"/>
    <w:pPr>
      <w:tabs>
        <w:tab w:val="clear" w:pos="8505"/>
      </w:tabs>
      <w:ind w:left="1134" w:right="-57" w:hanging="1134"/>
      <w:jc w:val="both"/>
    </w:pPr>
    <w:rPr>
      <w:rFonts w:cs="Arial"/>
      <w:color w:val="auto"/>
      <w:sz w:val="21"/>
      <w:szCs w:val="18"/>
    </w:rPr>
  </w:style>
  <w:style w:type="paragraph" w:customStyle="1" w:styleId="cabea">
    <w:name w:val="cabea"/>
    <w:basedOn w:val="Normal"/>
    <w:rsid w:val="00166BC5"/>
    <w:pPr>
      <w:tabs>
        <w:tab w:val="clear" w:pos="8505"/>
      </w:tabs>
      <w:spacing w:before="100" w:beforeAutospacing="1" w:after="100" w:afterAutospacing="1"/>
      <w:jc w:val="both"/>
    </w:pPr>
    <w:rPr>
      <w:rFonts w:cs="Arial"/>
      <w:color w:val="auto"/>
      <w:sz w:val="24"/>
      <w:szCs w:val="24"/>
    </w:rPr>
  </w:style>
  <w:style w:type="paragraph" w:customStyle="1" w:styleId="NormalArial">
    <w:name w:val="Normal + Arial"/>
    <w:aliases w:val="11 pt,Justificado,À esquerda:  0 cm,Deslocamento:  2,54 cm,normal + Arial,10 pt,Não Negrito,Não Itálico,À esquerda:  ...,Espaçamento entre linhas:  1,5 linha,Preto,Negrito,Espaçamento entre linhas:  Exata...,Antes:  6 pt,Depois de:  6 pt"/>
    <w:basedOn w:val="Normal"/>
    <w:link w:val="NormalArialChar"/>
    <w:rsid w:val="00166BC5"/>
    <w:pPr>
      <w:tabs>
        <w:tab w:val="clear" w:pos="8505"/>
      </w:tabs>
      <w:spacing w:before="120" w:after="120"/>
      <w:ind w:left="993" w:right="-30" w:hanging="993"/>
      <w:jc w:val="both"/>
    </w:pPr>
    <w:rPr>
      <w:rFonts w:cs="Arial"/>
      <w:color w:val="auto"/>
      <w:szCs w:val="18"/>
    </w:rPr>
  </w:style>
  <w:style w:type="paragraph" w:customStyle="1" w:styleId="BodyText31">
    <w:name w:val="Body Text 31"/>
    <w:basedOn w:val="Normal"/>
    <w:rsid w:val="00166BC5"/>
    <w:pPr>
      <w:tabs>
        <w:tab w:val="clear" w:pos="8505"/>
      </w:tabs>
      <w:ind w:left="709" w:hanging="709"/>
      <w:jc w:val="both"/>
    </w:pPr>
    <w:rPr>
      <w:rFonts w:ascii="Swis721 BT" w:hAnsi="Swis721 BT" w:cs="Arial"/>
      <w:color w:val="auto"/>
      <w:spacing w:val="10"/>
      <w:szCs w:val="18"/>
    </w:rPr>
  </w:style>
  <w:style w:type="character" w:customStyle="1" w:styleId="wzfontsize">
    <w:name w:val="wzfontsize"/>
    <w:basedOn w:val="Fontepargpadro"/>
    <w:rsid w:val="00166BC5"/>
  </w:style>
  <w:style w:type="character" w:customStyle="1" w:styleId="NormalArialChar">
    <w:name w:val="Normal + Arial Char"/>
    <w:aliases w:val="11 pt Char"/>
    <w:link w:val="NormalArial"/>
    <w:rsid w:val="00166BC5"/>
    <w:rPr>
      <w:rFonts w:ascii="Arial" w:hAnsi="Arial" w:cs="Arial"/>
      <w:sz w:val="18"/>
      <w:szCs w:val="18"/>
    </w:rPr>
  </w:style>
  <w:style w:type="paragraph" w:customStyle="1" w:styleId="Alinea">
    <w:name w:val="Alinea"/>
    <w:basedOn w:val="Normal"/>
    <w:rsid w:val="00166BC5"/>
    <w:pPr>
      <w:numPr>
        <w:numId w:val="22"/>
      </w:numPr>
      <w:tabs>
        <w:tab w:val="clear" w:pos="425"/>
        <w:tab w:val="clear" w:pos="8505"/>
        <w:tab w:val="num" w:pos="361"/>
      </w:tabs>
      <w:spacing w:before="120"/>
      <w:ind w:left="361" w:hanging="360"/>
      <w:jc w:val="both"/>
    </w:pPr>
    <w:rPr>
      <w:rFonts w:eastAsia="Calibri" w:cs="Arial"/>
      <w:color w:val="auto"/>
      <w:spacing w:val="8"/>
      <w:szCs w:val="18"/>
    </w:rPr>
  </w:style>
  <w:style w:type="character" w:customStyle="1" w:styleId="right">
    <w:name w:val="right"/>
    <w:rsid w:val="00166BC5"/>
  </w:style>
  <w:style w:type="paragraph" w:customStyle="1" w:styleId="Nivel2">
    <w:name w:val="Nivel 2"/>
    <w:basedOn w:val="Normal"/>
    <w:rsid w:val="00166BC5"/>
    <w:pPr>
      <w:numPr>
        <w:ilvl w:val="1"/>
        <w:numId w:val="23"/>
      </w:numPr>
      <w:tabs>
        <w:tab w:val="clear" w:pos="8505"/>
        <w:tab w:val="num" w:pos="1440"/>
      </w:tabs>
      <w:spacing w:before="120" w:after="120" w:line="276" w:lineRule="auto"/>
      <w:ind w:left="1440" w:hanging="360"/>
      <w:jc w:val="both"/>
    </w:pPr>
    <w:rPr>
      <w:rFonts w:ascii="Ecofont_Spranq_eco_Sans" w:eastAsia="Calibri" w:hAnsi="Ecofont_Spranq_eco_Sans" w:cs="Arial"/>
      <w:color w:val="auto"/>
      <w:szCs w:val="18"/>
    </w:rPr>
  </w:style>
  <w:style w:type="paragraph" w:customStyle="1" w:styleId="Nivel1">
    <w:name w:val="Nivel 1"/>
    <w:basedOn w:val="Normal"/>
    <w:rsid w:val="00166BC5"/>
    <w:pPr>
      <w:numPr>
        <w:numId w:val="23"/>
      </w:numPr>
      <w:tabs>
        <w:tab w:val="clear" w:pos="8505"/>
        <w:tab w:val="num" w:pos="361"/>
      </w:tabs>
      <w:spacing w:before="120" w:after="120" w:line="276" w:lineRule="auto"/>
      <w:ind w:left="361"/>
      <w:jc w:val="both"/>
    </w:pPr>
    <w:rPr>
      <w:rFonts w:ascii="Ecofont_Spranq_eco_Sans" w:eastAsia="Calibri" w:hAnsi="Ecofont_Spranq_eco_Sans" w:cs="Arial"/>
      <w:b/>
      <w:bCs/>
      <w:color w:val="auto"/>
      <w:szCs w:val="18"/>
    </w:rPr>
  </w:style>
  <w:style w:type="paragraph" w:customStyle="1" w:styleId="Nivel3">
    <w:name w:val="Nivel 3"/>
    <w:basedOn w:val="Normal"/>
    <w:rsid w:val="00166BC5"/>
    <w:pPr>
      <w:numPr>
        <w:ilvl w:val="2"/>
        <w:numId w:val="23"/>
      </w:numPr>
      <w:tabs>
        <w:tab w:val="clear" w:pos="8505"/>
        <w:tab w:val="num" w:pos="2160"/>
      </w:tabs>
      <w:spacing w:before="120" w:after="120" w:line="276" w:lineRule="auto"/>
      <w:ind w:left="2160" w:hanging="180"/>
      <w:jc w:val="both"/>
    </w:pPr>
    <w:rPr>
      <w:rFonts w:ascii="Ecofont_Spranq_eco_Sans" w:eastAsia="Calibri" w:hAnsi="Ecofont_Spranq_eco_Sans" w:cs="Arial"/>
      <w:szCs w:val="18"/>
    </w:rPr>
  </w:style>
  <w:style w:type="character" w:customStyle="1" w:styleId="Nivel4Char">
    <w:name w:val="Nivel 4 Char"/>
    <w:link w:val="Nivel4"/>
    <w:locked/>
    <w:rsid w:val="00166BC5"/>
    <w:rPr>
      <w:rFonts w:ascii="Ecofont_Spranq_eco_Sans" w:hAnsi="Ecofont_Spranq_eco_Sans"/>
    </w:rPr>
  </w:style>
  <w:style w:type="paragraph" w:customStyle="1" w:styleId="Nivel4">
    <w:name w:val="Nivel 4"/>
    <w:basedOn w:val="Normal"/>
    <w:link w:val="Nivel4Char"/>
    <w:rsid w:val="00166BC5"/>
    <w:pPr>
      <w:numPr>
        <w:ilvl w:val="3"/>
        <w:numId w:val="23"/>
      </w:numPr>
      <w:tabs>
        <w:tab w:val="clear" w:pos="8505"/>
      </w:tabs>
      <w:spacing w:before="120" w:after="120" w:line="276" w:lineRule="auto"/>
      <w:jc w:val="both"/>
    </w:pPr>
    <w:rPr>
      <w:rFonts w:ascii="Ecofont_Spranq_eco_Sans" w:hAnsi="Ecofont_Spranq_eco_Sans"/>
      <w:color w:val="auto"/>
      <w:sz w:val="20"/>
    </w:rPr>
  </w:style>
  <w:style w:type="paragraph" w:customStyle="1" w:styleId="Nivel5">
    <w:name w:val="Nivel 5"/>
    <w:basedOn w:val="Normal"/>
    <w:rsid w:val="00166BC5"/>
    <w:pPr>
      <w:numPr>
        <w:ilvl w:val="4"/>
        <w:numId w:val="23"/>
      </w:numPr>
      <w:tabs>
        <w:tab w:val="clear" w:pos="8505"/>
        <w:tab w:val="num" w:pos="3600"/>
      </w:tabs>
      <w:spacing w:before="120" w:after="120" w:line="276" w:lineRule="auto"/>
      <w:ind w:left="2496" w:hanging="1080"/>
      <w:jc w:val="both"/>
    </w:pPr>
    <w:rPr>
      <w:rFonts w:ascii="Ecofont_Spranq_eco_Sans" w:eastAsia="Calibri" w:hAnsi="Ecofont_Spranq_eco_Sans" w:cs="Arial"/>
      <w:color w:val="auto"/>
      <w:szCs w:val="18"/>
    </w:rPr>
  </w:style>
  <w:style w:type="paragraph" w:customStyle="1" w:styleId="textbody">
    <w:name w:val="textbody"/>
    <w:basedOn w:val="Normal"/>
    <w:rsid w:val="00166BC5"/>
    <w:pPr>
      <w:tabs>
        <w:tab w:val="clear" w:pos="8505"/>
      </w:tabs>
      <w:spacing w:before="100" w:beforeAutospacing="1" w:after="100" w:afterAutospacing="1"/>
      <w:jc w:val="both"/>
    </w:pPr>
    <w:rPr>
      <w:rFonts w:cs="Arial"/>
      <w:color w:val="auto"/>
      <w:sz w:val="24"/>
      <w:szCs w:val="24"/>
    </w:rPr>
  </w:style>
  <w:style w:type="paragraph" w:customStyle="1" w:styleId="Textoembloco1">
    <w:name w:val="Texto em bloco1"/>
    <w:basedOn w:val="Normal"/>
    <w:rsid w:val="00166BC5"/>
    <w:pPr>
      <w:tabs>
        <w:tab w:val="clear" w:pos="8505"/>
      </w:tabs>
      <w:ind w:left="1134" w:right="-57" w:hanging="1134"/>
      <w:jc w:val="both"/>
    </w:pPr>
    <w:rPr>
      <w:rFonts w:cs="Arial"/>
      <w:color w:val="auto"/>
      <w:sz w:val="21"/>
      <w:szCs w:val="18"/>
    </w:rPr>
  </w:style>
  <w:style w:type="paragraph" w:customStyle="1" w:styleId="Corpodetexto211">
    <w:name w:val="Corpo de texto 211"/>
    <w:basedOn w:val="Normal"/>
    <w:rsid w:val="00166BC5"/>
    <w:pPr>
      <w:tabs>
        <w:tab w:val="clear" w:pos="8505"/>
      </w:tabs>
      <w:ind w:left="1134" w:hanging="1134"/>
      <w:jc w:val="both"/>
    </w:pPr>
    <w:rPr>
      <w:rFonts w:cs="Arial"/>
      <w:color w:val="auto"/>
      <w:sz w:val="22"/>
      <w:szCs w:val="18"/>
    </w:rPr>
  </w:style>
  <w:style w:type="paragraph" w:customStyle="1" w:styleId="Recuodecorpodetexto211">
    <w:name w:val="Recuo de corpo de texto 211"/>
    <w:basedOn w:val="Normal"/>
    <w:rsid w:val="00166BC5"/>
    <w:pPr>
      <w:widowControl w:val="0"/>
      <w:tabs>
        <w:tab w:val="clear" w:pos="8505"/>
      </w:tabs>
      <w:ind w:left="1134" w:hanging="1134"/>
      <w:jc w:val="both"/>
    </w:pPr>
    <w:rPr>
      <w:rFonts w:cs="Arial"/>
      <w:color w:val="auto"/>
      <w:sz w:val="22"/>
      <w:szCs w:val="18"/>
    </w:rPr>
  </w:style>
  <w:style w:type="paragraph" w:customStyle="1" w:styleId="Textoembloco11">
    <w:name w:val="Texto em bloco11"/>
    <w:basedOn w:val="Normal"/>
    <w:rsid w:val="00166BC5"/>
    <w:pPr>
      <w:tabs>
        <w:tab w:val="clear" w:pos="8505"/>
      </w:tabs>
      <w:ind w:left="1134" w:right="-57" w:hanging="1134"/>
      <w:jc w:val="both"/>
    </w:pPr>
    <w:rPr>
      <w:rFonts w:cs="Arial"/>
      <w:color w:val="auto"/>
      <w:sz w:val="21"/>
      <w:szCs w:val="18"/>
    </w:rPr>
  </w:style>
  <w:style w:type="paragraph" w:customStyle="1" w:styleId="Marcador2">
    <w:name w:val="Marcador 2"/>
    <w:basedOn w:val="Normal"/>
    <w:next w:val="Normal"/>
    <w:uiPriority w:val="99"/>
    <w:rsid w:val="00166BC5"/>
    <w:pPr>
      <w:numPr>
        <w:numId w:val="24"/>
      </w:numPr>
      <w:tabs>
        <w:tab w:val="clear" w:pos="8505"/>
      </w:tabs>
      <w:spacing w:before="120"/>
      <w:jc w:val="both"/>
    </w:pPr>
    <w:rPr>
      <w:rFonts w:eastAsia="Calibri" w:cs="Arial"/>
      <w:color w:val="auto"/>
      <w:spacing w:val="8"/>
      <w:szCs w:val="24"/>
    </w:rPr>
  </w:style>
  <w:style w:type="paragraph" w:customStyle="1" w:styleId="Normal7">
    <w:name w:val="Normal 7"/>
    <w:basedOn w:val="Normal"/>
    <w:next w:val="Normal"/>
    <w:uiPriority w:val="99"/>
    <w:rsid w:val="00166BC5"/>
    <w:pPr>
      <w:tabs>
        <w:tab w:val="clear" w:pos="8505"/>
        <w:tab w:val="num" w:pos="0"/>
      </w:tabs>
      <w:spacing w:before="120"/>
      <w:jc w:val="both"/>
      <w:outlineLvl w:val="6"/>
    </w:pPr>
    <w:rPr>
      <w:rFonts w:eastAsia="Calibri" w:cs="Arial"/>
      <w:color w:val="auto"/>
      <w:spacing w:val="8"/>
      <w:szCs w:val="24"/>
    </w:rPr>
  </w:style>
  <w:style w:type="paragraph" w:customStyle="1" w:styleId="Normal8">
    <w:name w:val="Normal 8"/>
    <w:basedOn w:val="Normal"/>
    <w:next w:val="Normal"/>
    <w:uiPriority w:val="99"/>
    <w:rsid w:val="00166BC5"/>
    <w:pPr>
      <w:tabs>
        <w:tab w:val="clear" w:pos="8505"/>
        <w:tab w:val="num" w:pos="0"/>
      </w:tabs>
      <w:spacing w:before="120"/>
      <w:jc w:val="both"/>
      <w:outlineLvl w:val="7"/>
    </w:pPr>
    <w:rPr>
      <w:rFonts w:eastAsia="Calibri" w:cs="Arial"/>
      <w:color w:val="auto"/>
      <w:spacing w:val="8"/>
      <w:szCs w:val="24"/>
    </w:rPr>
  </w:style>
  <w:style w:type="paragraph" w:customStyle="1" w:styleId="Normal9">
    <w:name w:val="Normal 9"/>
    <w:basedOn w:val="Normal"/>
    <w:next w:val="Normal"/>
    <w:uiPriority w:val="99"/>
    <w:rsid w:val="00166BC5"/>
    <w:pPr>
      <w:tabs>
        <w:tab w:val="clear" w:pos="8505"/>
        <w:tab w:val="num" w:pos="0"/>
      </w:tabs>
      <w:spacing w:before="120"/>
      <w:jc w:val="both"/>
      <w:outlineLvl w:val="8"/>
    </w:pPr>
    <w:rPr>
      <w:rFonts w:eastAsia="Calibri" w:cs="Arial"/>
      <w:color w:val="auto"/>
      <w:spacing w:val="8"/>
      <w:szCs w:val="24"/>
    </w:rPr>
  </w:style>
  <w:style w:type="character" w:customStyle="1" w:styleId="LegendaChar">
    <w:name w:val="Legenda Char"/>
    <w:aliases w:val="titulos Char,(U) Char,Beschriftung_tab Char,tab_überschrift Char,unten Char1,unten Char Char Char Char Char1,unten Char Char Char,unten Char Char1,unten Char Char Char Char Char Char,Beschriftung1 Char,(U)1 Char,Beschriftung_tab1 Char"/>
    <w:link w:val="Legenda"/>
    <w:locked/>
    <w:rsid w:val="00166BC5"/>
    <w:rPr>
      <w:rFonts w:ascii="Courier (W1)" w:hAnsi="Courier (W1)"/>
      <w:b/>
      <w:bCs/>
      <w:i/>
      <w:iCs/>
      <w:sz w:val="18"/>
    </w:rPr>
  </w:style>
  <w:style w:type="character" w:customStyle="1" w:styleId="CharChar1">
    <w:name w:val="Char Char1"/>
    <w:rsid w:val="00166BC5"/>
  </w:style>
  <w:style w:type="paragraph" w:customStyle="1" w:styleId="Estilo2">
    <w:name w:val="Estilo2"/>
    <w:basedOn w:val="Normal"/>
    <w:rsid w:val="00166BC5"/>
    <w:pPr>
      <w:tabs>
        <w:tab w:val="clear" w:pos="8505"/>
        <w:tab w:val="num" w:pos="361"/>
      </w:tabs>
      <w:suppressAutoHyphens/>
      <w:ind w:left="361" w:hanging="360"/>
      <w:jc w:val="both"/>
    </w:pPr>
    <w:rPr>
      <w:rFonts w:cs="Arial"/>
      <w:color w:val="auto"/>
      <w:szCs w:val="18"/>
      <w:lang w:eastAsia="ar-SA"/>
    </w:rPr>
  </w:style>
  <w:style w:type="paragraph" w:customStyle="1" w:styleId="artigo">
    <w:name w:val="artigo"/>
    <w:basedOn w:val="Normal"/>
    <w:rsid w:val="00166BC5"/>
    <w:pPr>
      <w:tabs>
        <w:tab w:val="clear" w:pos="8505"/>
      </w:tabs>
      <w:spacing w:before="100" w:beforeAutospacing="1" w:after="100" w:afterAutospacing="1"/>
      <w:jc w:val="both"/>
    </w:pPr>
    <w:rPr>
      <w:rFonts w:cs="Arial"/>
      <w:color w:val="auto"/>
      <w:sz w:val="24"/>
      <w:szCs w:val="24"/>
    </w:rPr>
  </w:style>
  <w:style w:type="paragraph" w:customStyle="1" w:styleId="Capa-Negrito">
    <w:name w:val="Capa-Negrito"/>
    <w:basedOn w:val="Normal"/>
    <w:link w:val="Capa-NegritoChar"/>
    <w:qFormat/>
    <w:rsid w:val="00166BC5"/>
    <w:pPr>
      <w:widowControl w:val="0"/>
      <w:pBdr>
        <w:top w:val="nil"/>
        <w:left w:val="nil"/>
        <w:bottom w:val="nil"/>
        <w:right w:val="nil"/>
        <w:between w:val="nil"/>
      </w:pBdr>
      <w:tabs>
        <w:tab w:val="clear" w:pos="8505"/>
      </w:tabs>
      <w:spacing w:before="120" w:after="200" w:line="360" w:lineRule="auto"/>
      <w:ind w:firstLine="567"/>
      <w:jc w:val="both"/>
    </w:pPr>
    <w:rPr>
      <w:rFonts w:cs="Arial"/>
      <w:color w:val="auto"/>
      <w:sz w:val="24"/>
      <w:szCs w:val="24"/>
      <w:lang w:eastAsia="en-US"/>
    </w:rPr>
  </w:style>
  <w:style w:type="character" w:customStyle="1" w:styleId="Capa-NegritoChar">
    <w:name w:val="Capa-Negrito Char"/>
    <w:link w:val="Capa-Negrito"/>
    <w:rsid w:val="00166BC5"/>
    <w:rPr>
      <w:rFonts w:ascii="Arial" w:hAnsi="Arial" w:cs="Arial"/>
      <w:sz w:val="24"/>
      <w:szCs w:val="24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166BC5"/>
    <w:pPr>
      <w:tabs>
        <w:tab w:val="clear" w:pos="8505"/>
      </w:tabs>
      <w:spacing w:after="160" w:line="259" w:lineRule="auto"/>
      <w:jc w:val="both"/>
    </w:pPr>
    <w:rPr>
      <w:rFonts w:ascii="Calibri" w:eastAsia="Calibri" w:hAnsi="Calibri" w:cs="Arial"/>
      <w:i/>
      <w:iCs/>
      <w:sz w:val="22"/>
      <w:szCs w:val="22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166BC5"/>
    <w:rPr>
      <w:rFonts w:ascii="Calibri" w:eastAsia="Calibri" w:hAnsi="Calibri" w:cs="Arial"/>
      <w:i/>
      <w:iCs/>
      <w:color w:val="000000"/>
      <w:sz w:val="22"/>
      <w:szCs w:val="22"/>
      <w:lang w:eastAsia="en-US"/>
    </w:rPr>
  </w:style>
  <w:style w:type="paragraph" w:customStyle="1" w:styleId="corpodetxt">
    <w:name w:val="corpo de txt"/>
    <w:basedOn w:val="Normal"/>
    <w:link w:val="corpodetxtChar"/>
    <w:qFormat/>
    <w:rsid w:val="00166BC5"/>
    <w:pPr>
      <w:tabs>
        <w:tab w:val="clear" w:pos="8505"/>
        <w:tab w:val="left" w:pos="3515"/>
      </w:tabs>
      <w:spacing w:before="120" w:after="120" w:line="276" w:lineRule="auto"/>
      <w:jc w:val="both"/>
    </w:pPr>
    <w:rPr>
      <w:rFonts w:ascii="Century Gothic" w:hAnsi="Century Gothic" w:cs="Arial"/>
      <w:color w:val="auto"/>
      <w:sz w:val="22"/>
      <w:szCs w:val="22"/>
      <w:lang w:eastAsia="de-DE"/>
    </w:rPr>
  </w:style>
  <w:style w:type="character" w:customStyle="1" w:styleId="corpodetxtChar">
    <w:name w:val="corpo de txt Char"/>
    <w:link w:val="corpodetxt"/>
    <w:rsid w:val="00166BC5"/>
    <w:rPr>
      <w:rFonts w:ascii="Century Gothic" w:hAnsi="Century Gothic" w:cs="Arial"/>
      <w:sz w:val="22"/>
      <w:szCs w:val="22"/>
      <w:lang w:eastAsia="de-DE"/>
    </w:rPr>
  </w:style>
  <w:style w:type="paragraph" w:customStyle="1" w:styleId="Uba3nivel">
    <w:name w:val="Uba_3 nivel"/>
    <w:basedOn w:val="Normal"/>
    <w:link w:val="Uba3nivelChar"/>
    <w:autoRedefine/>
    <w:qFormat/>
    <w:rsid w:val="00166BC5"/>
    <w:pPr>
      <w:numPr>
        <w:ilvl w:val="1"/>
        <w:numId w:val="26"/>
      </w:numPr>
      <w:tabs>
        <w:tab w:val="clear" w:pos="8505"/>
      </w:tabs>
      <w:autoSpaceDE w:val="0"/>
      <w:autoSpaceDN w:val="0"/>
      <w:adjustRightInd w:val="0"/>
      <w:spacing w:before="120" w:after="120" w:line="276" w:lineRule="auto"/>
      <w:contextualSpacing/>
      <w:jc w:val="both"/>
      <w:outlineLvl w:val="2"/>
    </w:pPr>
    <w:rPr>
      <w:rFonts w:cs="Arial"/>
      <w:b/>
      <w:smallCaps/>
      <w:color w:val="auto"/>
      <w:sz w:val="22"/>
      <w:szCs w:val="22"/>
      <w:lang w:eastAsia="en-US"/>
    </w:rPr>
  </w:style>
  <w:style w:type="character" w:customStyle="1" w:styleId="Uba3nivelChar">
    <w:name w:val="Uba_3 nivel Char"/>
    <w:link w:val="Uba3nivel"/>
    <w:rsid w:val="00166BC5"/>
    <w:rPr>
      <w:rFonts w:ascii="Arial" w:hAnsi="Arial" w:cs="Arial"/>
      <w:b/>
      <w:smallCaps/>
      <w:sz w:val="22"/>
      <w:szCs w:val="22"/>
      <w:lang w:eastAsia="en-US"/>
    </w:rPr>
  </w:style>
  <w:style w:type="paragraph" w:customStyle="1" w:styleId="corpodetexto0">
    <w:name w:val="corpo de texto"/>
    <w:basedOn w:val="NormalWeb"/>
    <w:link w:val="corpodetextoChar1"/>
    <w:qFormat/>
    <w:rsid w:val="00166BC5"/>
    <w:pPr>
      <w:shd w:val="clear" w:color="auto" w:fill="FFFFFF"/>
      <w:spacing w:before="120" w:beforeAutospacing="0" w:after="120" w:line="276" w:lineRule="auto"/>
      <w:ind w:firstLine="709"/>
      <w:jc w:val="both"/>
      <w:textAlignment w:val="center"/>
    </w:pPr>
    <w:rPr>
      <w:rFonts w:ascii="Calibri Light" w:eastAsia="Calibri" w:hAnsi="Calibri Light" w:cs="Arial"/>
      <w:sz w:val="22"/>
      <w:szCs w:val="22"/>
      <w:lang w:val="x-none" w:eastAsia="x-none"/>
    </w:rPr>
  </w:style>
  <w:style w:type="character" w:customStyle="1" w:styleId="corpodetextoChar1">
    <w:name w:val="corpo de texto Char1"/>
    <w:link w:val="corpodetexto0"/>
    <w:rsid w:val="00166BC5"/>
    <w:rPr>
      <w:rFonts w:ascii="Calibri Light" w:eastAsia="Calibri" w:hAnsi="Calibri Light" w:cs="Arial"/>
      <w:sz w:val="22"/>
      <w:szCs w:val="22"/>
      <w:shd w:val="clear" w:color="auto" w:fill="FFFFFF"/>
      <w:lang w:val="x-none" w:eastAsia="x-none"/>
    </w:rPr>
  </w:style>
  <w:style w:type="paragraph" w:customStyle="1" w:styleId="A-TEXTO">
    <w:name w:val="A-TEXTO"/>
    <w:basedOn w:val="Normal"/>
    <w:qFormat/>
    <w:rsid w:val="00166BC5"/>
    <w:pPr>
      <w:tabs>
        <w:tab w:val="clear" w:pos="8505"/>
      </w:tabs>
      <w:suppressAutoHyphens/>
      <w:spacing w:before="120" w:line="360" w:lineRule="auto"/>
      <w:ind w:firstLine="851"/>
      <w:jc w:val="both"/>
    </w:pPr>
    <w:rPr>
      <w:rFonts w:eastAsia="Calibri" w:cs="Arial"/>
      <w:color w:val="1F497D"/>
      <w:sz w:val="24"/>
      <w:szCs w:val="24"/>
      <w:lang w:eastAsia="en-US"/>
    </w:rPr>
  </w:style>
  <w:style w:type="paragraph" w:customStyle="1" w:styleId="listanaonumerada">
    <w:name w:val="lista nao numerada"/>
    <w:basedOn w:val="corpodetexto0"/>
    <w:link w:val="listanaonumeradaChar"/>
    <w:qFormat/>
    <w:rsid w:val="00166BC5"/>
    <w:pPr>
      <w:numPr>
        <w:numId w:val="25"/>
      </w:numPr>
      <w:ind w:left="0" w:firstLine="709"/>
    </w:pPr>
  </w:style>
  <w:style w:type="character" w:customStyle="1" w:styleId="listanaonumeradaChar">
    <w:name w:val="lista nao numerada Char"/>
    <w:link w:val="listanaonumerada"/>
    <w:rsid w:val="00166BC5"/>
    <w:rPr>
      <w:rFonts w:ascii="Calibri Light" w:eastAsia="Calibri" w:hAnsi="Calibri Light" w:cs="Arial"/>
      <w:sz w:val="22"/>
      <w:szCs w:val="22"/>
      <w:shd w:val="clear" w:color="auto" w:fill="FFFFFF"/>
      <w:lang w:val="x-none" w:eastAsia="x-none"/>
    </w:rPr>
  </w:style>
  <w:style w:type="paragraph" w:customStyle="1" w:styleId="CIParagrafo">
    <w:name w:val="CI_Paragrafo"/>
    <w:basedOn w:val="Normal"/>
    <w:rsid w:val="00166BC5"/>
    <w:pPr>
      <w:tabs>
        <w:tab w:val="clear" w:pos="8505"/>
      </w:tabs>
      <w:suppressAutoHyphens/>
      <w:spacing w:after="238"/>
      <w:jc w:val="both"/>
    </w:pPr>
    <w:rPr>
      <w:rFonts w:ascii="Liberation Sans" w:hAnsi="Liberation Sans" w:cs="Arial"/>
      <w:color w:val="auto"/>
      <w:sz w:val="22"/>
      <w:szCs w:val="18"/>
      <w:lang w:eastAsia="ar-SA"/>
    </w:rPr>
  </w:style>
  <w:style w:type="table" w:customStyle="1" w:styleId="Tabelacomgrade1">
    <w:name w:val="Tabela com grade1"/>
    <w:basedOn w:val="Tabelanormal"/>
    <w:next w:val="Tabelacomgrade"/>
    <w:uiPriority w:val="59"/>
    <w:rsid w:val="00166BC5"/>
    <w:pPr>
      <w:ind w:left="425" w:hanging="425"/>
      <w:jc w:val="both"/>
    </w:pPr>
    <w:rPr>
      <w:rFonts w:ascii="Calibri" w:eastAsia="Arial Unicode MS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3">
    <w:name w:val="Medium Grid 3 Accent 3"/>
    <w:basedOn w:val="Tabelanormal"/>
    <w:uiPriority w:val="69"/>
    <w:rsid w:val="00166BC5"/>
    <w:pPr>
      <w:ind w:left="425" w:hanging="425"/>
      <w:jc w:val="both"/>
    </w:pPr>
    <w:rPr>
      <w:rFonts w:ascii="Calibri" w:hAnsi="Calibri"/>
      <w:sz w:val="24"/>
      <w:szCs w:val="24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character" w:customStyle="1" w:styleId="PargrafodaListaChar">
    <w:name w:val="Parágrafo da Lista Char"/>
    <w:aliases w:val="Lista Paragrafo em Preto Char,Marca 1 Char,Texto Char,List1 Char,List11 Char,List111 Char,List1111 Char,List11111 Char,Títulos diss Char,Bullets 1 Char,Fonte Char,Parágrafo Normal Char,Lista Bullet Char,Liste 1 Char,Bullet Char"/>
    <w:link w:val="PargrafodaLista"/>
    <w:uiPriority w:val="1"/>
    <w:qFormat/>
    <w:rsid w:val="00166BC5"/>
    <w:rPr>
      <w:rFonts w:ascii="Arial" w:hAnsi="Arial"/>
      <w:color w:val="000000"/>
      <w:sz w:val="18"/>
    </w:rPr>
  </w:style>
  <w:style w:type="table" w:styleId="TabeladeGradeClara">
    <w:name w:val="Grid Table Light"/>
    <w:basedOn w:val="Tabelanormal"/>
    <w:uiPriority w:val="40"/>
    <w:rsid w:val="00166BC5"/>
    <w:pPr>
      <w:ind w:left="425" w:hanging="425"/>
      <w:jc w:val="both"/>
    </w:pPr>
    <w:rPr>
      <w:rFonts w:ascii="Calibri" w:hAnsi="Calibri"/>
      <w:sz w:val="22"/>
      <w:szCs w:val="2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tive">
    <w:name w:val="active"/>
    <w:basedOn w:val="Normal"/>
    <w:rsid w:val="00166BC5"/>
    <w:pPr>
      <w:tabs>
        <w:tab w:val="clear" w:pos="8505"/>
      </w:tabs>
      <w:spacing w:before="100" w:beforeAutospacing="1" w:after="100" w:afterAutospacing="1"/>
      <w:jc w:val="both"/>
    </w:pPr>
    <w:rPr>
      <w:rFonts w:cs="Arial"/>
      <w:color w:val="auto"/>
      <w:sz w:val="24"/>
      <w:szCs w:val="24"/>
    </w:rPr>
  </w:style>
  <w:style w:type="paragraph" w:customStyle="1" w:styleId="Textoembloco2">
    <w:name w:val="Texto em bloco2"/>
    <w:basedOn w:val="Normal"/>
    <w:rsid w:val="00166BC5"/>
    <w:pPr>
      <w:tabs>
        <w:tab w:val="clear" w:pos="8505"/>
      </w:tabs>
      <w:ind w:left="1134" w:right="-57" w:hanging="1134"/>
      <w:jc w:val="both"/>
    </w:pPr>
    <w:rPr>
      <w:rFonts w:cs="Arial"/>
      <w:color w:val="auto"/>
      <w:sz w:val="21"/>
      <w:szCs w:val="18"/>
    </w:rPr>
  </w:style>
  <w:style w:type="paragraph" w:customStyle="1" w:styleId="PargrafodaLista3">
    <w:name w:val="Parágrafo da Lista3"/>
    <w:basedOn w:val="Normal"/>
    <w:rsid w:val="00166BC5"/>
    <w:pPr>
      <w:tabs>
        <w:tab w:val="clear" w:pos="8505"/>
      </w:tabs>
      <w:ind w:left="720"/>
      <w:contextualSpacing/>
      <w:jc w:val="both"/>
    </w:pPr>
    <w:rPr>
      <w:rFonts w:eastAsia="Calibri" w:cs="Arial"/>
      <w:color w:val="auto"/>
      <w:szCs w:val="18"/>
    </w:rPr>
  </w:style>
  <w:style w:type="paragraph" w:customStyle="1" w:styleId="Recuodecorpodetexto33">
    <w:name w:val="Recuo de corpo de texto 33"/>
    <w:basedOn w:val="Normal"/>
    <w:rsid w:val="00166BC5"/>
    <w:pPr>
      <w:tabs>
        <w:tab w:val="clear" w:pos="8505"/>
      </w:tabs>
      <w:ind w:left="1134" w:hanging="1134"/>
      <w:jc w:val="both"/>
    </w:pPr>
    <w:rPr>
      <w:rFonts w:ascii="Swis721 BT" w:hAnsi="Swis721 BT" w:cs="Arial"/>
      <w:color w:val="auto"/>
      <w:spacing w:val="10"/>
      <w:szCs w:val="18"/>
    </w:rPr>
  </w:style>
  <w:style w:type="character" w:customStyle="1" w:styleId="HeaderChar1">
    <w:name w:val="Header Char1"/>
    <w:aliases w:val="h Char1,h1 Char1,hd Char1,he Char1"/>
    <w:locked/>
    <w:rsid w:val="00166BC5"/>
    <w:rPr>
      <w:rFonts w:ascii="Times New Roman" w:hAnsi="Times New Roman" w:cs="Times New Roman"/>
      <w:sz w:val="20"/>
      <w:szCs w:val="20"/>
      <w:lang w:val="x-none" w:eastAsia="pt-BR"/>
    </w:rPr>
  </w:style>
  <w:style w:type="paragraph" w:customStyle="1" w:styleId="ListParagraph1">
    <w:name w:val="List Paragraph1"/>
    <w:basedOn w:val="Normal"/>
    <w:rsid w:val="00166BC5"/>
    <w:pPr>
      <w:widowControl w:val="0"/>
      <w:tabs>
        <w:tab w:val="clear" w:pos="8505"/>
      </w:tabs>
      <w:jc w:val="both"/>
    </w:pPr>
    <w:rPr>
      <w:rFonts w:ascii="Calibri" w:hAnsi="Calibri" w:cs="Arial"/>
      <w:color w:val="auto"/>
      <w:sz w:val="22"/>
      <w:szCs w:val="22"/>
      <w:lang w:val="en-US" w:eastAsia="en-US"/>
    </w:rPr>
  </w:style>
  <w:style w:type="paragraph" w:customStyle="1" w:styleId="Estilo3">
    <w:name w:val="Estilo3"/>
    <w:basedOn w:val="Ttulo2"/>
    <w:qFormat/>
    <w:rsid w:val="00166BC5"/>
    <w:pPr>
      <w:numPr>
        <w:ilvl w:val="1"/>
      </w:numPr>
      <w:ind w:left="360"/>
      <w:jc w:val="both"/>
    </w:pPr>
    <w:rPr>
      <w:rFonts w:cs="Arial"/>
      <w:b w:val="0"/>
      <w:bCs/>
      <w:iCs/>
      <w:szCs w:val="18"/>
    </w:rPr>
  </w:style>
  <w:style w:type="paragraph" w:customStyle="1" w:styleId="Estilo4">
    <w:name w:val="Estilo4"/>
    <w:basedOn w:val="Ttulo2"/>
    <w:autoRedefine/>
    <w:qFormat/>
    <w:rsid w:val="00166BC5"/>
    <w:pPr>
      <w:numPr>
        <w:ilvl w:val="1"/>
      </w:numPr>
      <w:ind w:left="360"/>
      <w:jc w:val="both"/>
    </w:pPr>
    <w:rPr>
      <w:rFonts w:cs="Arial"/>
      <w:b w:val="0"/>
      <w:bCs/>
      <w:iCs/>
      <w:szCs w:val="18"/>
    </w:rPr>
  </w:style>
  <w:style w:type="paragraph" w:customStyle="1" w:styleId="Estilo5">
    <w:name w:val="Estilo5"/>
    <w:basedOn w:val="Ttulo2"/>
    <w:autoRedefine/>
    <w:qFormat/>
    <w:rsid w:val="00166BC5"/>
    <w:pPr>
      <w:numPr>
        <w:ilvl w:val="1"/>
      </w:numPr>
      <w:ind w:left="360"/>
      <w:jc w:val="both"/>
    </w:pPr>
    <w:rPr>
      <w:rFonts w:cs="Arial"/>
      <w:b w:val="0"/>
      <w:bCs/>
      <w:iCs/>
      <w:szCs w:val="18"/>
    </w:rPr>
  </w:style>
  <w:style w:type="paragraph" w:customStyle="1" w:styleId="Estilo6">
    <w:name w:val="Estilo6"/>
    <w:basedOn w:val="Ttulo2"/>
    <w:autoRedefine/>
    <w:qFormat/>
    <w:rsid w:val="00166BC5"/>
    <w:pPr>
      <w:shd w:val="clear" w:color="auto" w:fill="FFFFFF" w:themeFill="background1"/>
      <w:ind w:left="0"/>
      <w:jc w:val="both"/>
    </w:pPr>
    <w:rPr>
      <w:b w:val="0"/>
      <w:bCs/>
      <w:iCs/>
      <w:szCs w:val="18"/>
    </w:rPr>
  </w:style>
  <w:style w:type="character" w:customStyle="1" w:styleId="hgkelc">
    <w:name w:val="hgkelc"/>
    <w:basedOn w:val="Fontepargpadro"/>
    <w:rsid w:val="00166BC5"/>
  </w:style>
  <w:style w:type="paragraph" w:customStyle="1" w:styleId="Estilo7">
    <w:name w:val="Estilo7"/>
    <w:basedOn w:val="Ttulo5"/>
    <w:qFormat/>
    <w:rsid w:val="00166BC5"/>
    <w:pPr>
      <w:keepNext/>
      <w:keepLines/>
      <w:numPr>
        <w:ilvl w:val="4"/>
      </w:numPr>
      <w:spacing w:before="0" w:after="0"/>
      <w:jc w:val="both"/>
    </w:pPr>
    <w:rPr>
      <w:rFonts w:ascii="Arial" w:hAnsi="Arial"/>
      <w:i w:val="0"/>
      <w:iCs w:val="0"/>
      <w:color w:val="0000FF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166BC5"/>
    <w:pPr>
      <w:widowControl w:val="0"/>
      <w:tabs>
        <w:tab w:val="clear" w:pos="8505"/>
      </w:tabs>
    </w:pPr>
    <w:rPr>
      <w:rFonts w:eastAsia="Arial" w:cs="Arial"/>
      <w:color w:val="auto"/>
      <w:sz w:val="22"/>
      <w:szCs w:val="22"/>
      <w:lang w:val="en-US" w:eastAsia="en-US"/>
    </w:rPr>
  </w:style>
  <w:style w:type="paragraph" w:customStyle="1" w:styleId="Clausula">
    <w:name w:val="Clausula"/>
    <w:basedOn w:val="Ttulo1"/>
    <w:link w:val="ClausulaChar"/>
    <w:qFormat/>
    <w:rsid w:val="00DB671C"/>
    <w:pPr>
      <w:tabs>
        <w:tab w:val="left" w:pos="851"/>
        <w:tab w:val="left" w:pos="1134"/>
      </w:tabs>
      <w:spacing w:before="240" w:after="60"/>
    </w:pPr>
    <w:rPr>
      <w:rFonts w:cs="Arial"/>
      <w:snapToGrid/>
      <w:color w:val="auto"/>
      <w:kern w:val="28"/>
      <w:sz w:val="24"/>
      <w:szCs w:val="24"/>
      <w:u w:val="single"/>
    </w:rPr>
  </w:style>
  <w:style w:type="character" w:customStyle="1" w:styleId="ClausulaChar">
    <w:name w:val="Clausula Char"/>
    <w:basedOn w:val="Fontepargpadro"/>
    <w:link w:val="Clausula"/>
    <w:rsid w:val="00DB671C"/>
    <w:rPr>
      <w:rFonts w:ascii="Arial" w:hAnsi="Arial" w:cs="Arial"/>
      <w:b/>
      <w:kern w:val="28"/>
      <w:sz w:val="24"/>
      <w:szCs w:val="24"/>
      <w:u w:val="single"/>
    </w:rPr>
  </w:style>
  <w:style w:type="numbering" w:customStyle="1" w:styleId="Semlista2">
    <w:name w:val="Sem lista2"/>
    <w:next w:val="Semlista"/>
    <w:uiPriority w:val="99"/>
    <w:semiHidden/>
    <w:unhideWhenUsed/>
    <w:rsid w:val="00C657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5811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5" w:color="D3E1F9"/>
            <w:bottom w:val="none" w:sz="0" w:space="0" w:color="auto"/>
            <w:right w:val="none" w:sz="0" w:space="0" w:color="auto"/>
          </w:divBdr>
          <w:divsChild>
            <w:div w:id="32967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84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21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15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9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7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527200\Dados%20de%20aplicativos\Microsoft\Modelos\Normal%20Caixa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19E0B681037E546B8BC221E08C7DC2E" ma:contentTypeVersion="12" ma:contentTypeDescription="Crie um novo documento." ma:contentTypeScope="" ma:versionID="c427d88bba35f6b3dd8115bec1408b6c">
  <xsd:schema xmlns:xsd="http://www.w3.org/2001/XMLSchema" xmlns:xs="http://www.w3.org/2001/XMLSchema" xmlns:p="http://schemas.microsoft.com/office/2006/metadata/properties" xmlns:ns1="http://schemas.microsoft.com/sharepoint/v3" xmlns:ns2="865edeb9-13a5-497a-b62f-5a57d917f8eb" xmlns:ns3="84327b7f-0dd9-4aa0-96be-2ca6b0374cee" targetNamespace="http://schemas.microsoft.com/office/2006/metadata/properties" ma:root="true" ma:fieldsID="005a61af2bacbdaac855cc65767f9e28" ns1:_="" ns2:_="" ns3:_="">
    <xsd:import namespace="http://schemas.microsoft.com/sharepoint/v3"/>
    <xsd:import namespace="865edeb9-13a5-497a-b62f-5a57d917f8eb"/>
    <xsd:import namespace="84327b7f-0dd9-4aa0-96be-2ca6b0374c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5edeb9-13a5-497a-b62f-5a57d917f8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27b7f-0dd9-4aa0-96be-2ca6b0374c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5ba8414-f781-4550-9467-ebfb0c6080e3}" ma:internalName="TaxCatchAll" ma:showField="CatchAllData" ma:web="84327b7f-0dd9-4aa0-96be-2ca6b0374c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4327b7f-0dd9-4aa0-96be-2ca6b0374cee" xsi:nil="true"/>
    <lcf76f155ced4ddcb4097134ff3c332f xmlns="865edeb9-13a5-497a-b62f-5a57d917f8e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5E9906-5A57-4B0A-8388-C6D622F787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65edeb9-13a5-497a-b62f-5a57d917f8eb"/>
    <ds:schemaRef ds:uri="84327b7f-0dd9-4aa0-96be-2ca6b0374c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EC9D37-A604-4B78-AE68-0DAC0F90C1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80ADE1-7884-410B-8D70-AE3EC0CD13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327b7f-0dd9-4aa0-96be-2ca6b0374cee"/>
    <ds:schemaRef ds:uri="865edeb9-13a5-497a-b62f-5a57d917f8eb"/>
  </ds:schemaRefs>
</ds:datastoreItem>
</file>

<file path=customXml/itemProps4.xml><?xml version="1.0" encoding="utf-8"?>
<ds:datastoreItem xmlns:ds="http://schemas.openxmlformats.org/officeDocument/2006/customXml" ds:itemID="{B6B1F2BE-BE18-4AA8-A005-E9900CEBC3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 Caixa</Template>
  <TotalTime>1</TotalTime>
  <Pages>1</Pages>
  <Words>188</Words>
  <Characters>1705</Characters>
  <Application>Microsoft Office Word</Application>
  <DocSecurity>0</DocSecurity>
  <Lines>14</Lines>
  <Paragraphs>3</Paragraphs>
  <ScaleCrop>false</ScaleCrop>
  <Company>Caixa Econômica Federal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(TÍTULO EM CAIXA ALTA)</dc:title>
  <dc:subject/>
  <dc:creator>GISUTBR</dc:creator>
  <cp:keywords/>
  <dc:description/>
  <cp:lastModifiedBy>Marcio Eduardo Pinhati Cardoso</cp:lastModifiedBy>
  <cp:revision>3</cp:revision>
  <cp:lastPrinted>2019-08-01T17:26:00Z</cp:lastPrinted>
  <dcterms:created xsi:type="dcterms:W3CDTF">2023-01-02T18:51:00Z</dcterms:created>
  <dcterms:modified xsi:type="dcterms:W3CDTF">2023-01-11T22:14:00Z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0x010100F19E0B681037E546B8BC221E08C7DC2E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2023-01-02T18:51:29Z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2ca06729-149e-49fb-99ee-6705017152a1</vt:lpwstr>
  </property>
  <property fmtid="{D5CDD505-2E9C-101B-9397-08002B2CF9AE}" pid="10" name="MSIP_Label_fde7aacd-7cc4-4c31-9e6f-7ef306428f09_ContentBits">
    <vt:lpwstr>1</vt:lpwstr>
  </property>
</Properties>
</file>